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15" w:rsidRPr="00AC4065" w:rsidRDefault="00362815" w:rsidP="00CC65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362815" w:rsidRPr="008F004A" w:rsidRDefault="00362815" w:rsidP="008F0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97B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 сообщает, что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октября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2025 года в 10.00</w:t>
      </w:r>
      <w:r w:rsidRPr="00BA760B">
        <w:rPr>
          <w:rFonts w:ascii="Times New Roman" w:hAnsi="Times New Roman" w:cs="Times New Roman"/>
          <w:sz w:val="24"/>
          <w:szCs w:val="24"/>
        </w:rPr>
        <w:t xml:space="preserve"> </w:t>
      </w:r>
      <w:r w:rsidRPr="00BA760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794246">
        <w:rPr>
          <w:rFonts w:ascii="Times New Roman" w:hAnsi="Times New Roman" w:cs="Times New Roman"/>
          <w:b/>
          <w:bCs/>
          <w:sz w:val="24"/>
          <w:szCs w:val="24"/>
        </w:rPr>
        <w:t xml:space="preserve"> адресу: 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л.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Средне-Московская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актовый зал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807">
        <w:rPr>
          <w:rFonts w:ascii="Times New Roman" w:hAnsi="Times New Roman" w:cs="Times New Roman"/>
          <w:color w:val="000000"/>
          <w:sz w:val="24"/>
          <w:szCs w:val="24"/>
        </w:rPr>
        <w:t xml:space="preserve"> состоится</w:t>
      </w:r>
      <w:r>
        <w:rPr>
          <w:rFonts w:ascii="Times New Roman" w:hAnsi="Times New Roman" w:cs="Times New Roman"/>
          <w:sz w:val="24"/>
          <w:szCs w:val="24"/>
        </w:rPr>
        <w:t xml:space="preserve"> открытый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5808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06404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 заключени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A06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договора на осуществление развозной торговли на территории городского округа город Воронеж (далее - Договор) в месте, предусмотренном схемой размещения объектов развозной торговли на территории городского округа город Воронеж</w:t>
      </w:r>
      <w:r w:rsidRPr="00A064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97B">
        <w:rPr>
          <w:rFonts w:ascii="Times New Roman" w:hAnsi="Times New Roman" w:cs="Times New Roman"/>
          <w:sz w:val="24"/>
          <w:szCs w:val="24"/>
        </w:rPr>
        <w:t xml:space="preserve">в форме открытого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с подачей </w:t>
      </w:r>
      <w:r w:rsidRPr="00155153">
        <w:rPr>
          <w:rFonts w:ascii="Times New Roman" w:hAnsi="Times New Roman" w:cs="Times New Roman"/>
          <w:sz w:val="24"/>
          <w:szCs w:val="24"/>
        </w:rPr>
        <w:t>предлож</w:t>
      </w:r>
      <w:r>
        <w:rPr>
          <w:rFonts w:ascii="Times New Roman" w:hAnsi="Times New Roman" w:cs="Times New Roman"/>
          <w:sz w:val="24"/>
          <w:szCs w:val="24"/>
        </w:rPr>
        <w:t xml:space="preserve">ений </w:t>
      </w:r>
      <w:r w:rsidRPr="00155153">
        <w:rPr>
          <w:rFonts w:ascii="Times New Roman" w:hAnsi="Times New Roman" w:cs="Times New Roman"/>
          <w:sz w:val="24"/>
          <w:szCs w:val="24"/>
        </w:rPr>
        <w:t>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55153">
        <w:rPr>
          <w:rFonts w:ascii="Times New Roman" w:hAnsi="Times New Roman" w:cs="Times New Roman"/>
          <w:sz w:val="24"/>
          <w:szCs w:val="24"/>
        </w:rPr>
        <w:t xml:space="preserve"> исполнения Договора в соответствии с конкурсными критериями оценки заявок</w:t>
      </w:r>
      <w:r>
        <w:rPr>
          <w:rFonts w:ascii="Times New Roman" w:hAnsi="Times New Roman" w:cs="Times New Roman"/>
          <w:sz w:val="24"/>
          <w:szCs w:val="24"/>
        </w:rPr>
        <w:t xml:space="preserve"> на участие в к</w:t>
      </w:r>
      <w:r w:rsidRPr="00155153">
        <w:rPr>
          <w:rFonts w:ascii="Times New Roman" w:hAnsi="Times New Roman" w:cs="Times New Roman"/>
          <w:sz w:val="24"/>
          <w:szCs w:val="24"/>
        </w:rPr>
        <w:t xml:space="preserve">онкурсе и их значимостью, установленными конкурсной документацией, и заявкой на участие 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55153">
        <w:rPr>
          <w:rFonts w:ascii="Times New Roman" w:hAnsi="Times New Roman" w:cs="Times New Roman"/>
          <w:sz w:val="24"/>
          <w:szCs w:val="24"/>
        </w:rPr>
        <w:t>онкурсе</w:t>
      </w:r>
      <w:r w:rsidRPr="009D097B">
        <w:rPr>
          <w:rFonts w:ascii="Times New Roman" w:hAnsi="Times New Roman" w:cs="Times New Roman"/>
          <w:sz w:val="24"/>
          <w:szCs w:val="24"/>
        </w:rPr>
        <w:t xml:space="preserve"> в закрытой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97B">
        <w:rPr>
          <w:rFonts w:ascii="Times New Roman" w:hAnsi="Times New Roman" w:cs="Times New Roman"/>
          <w:sz w:val="24"/>
          <w:szCs w:val="24"/>
        </w:rPr>
        <w:t>(в запечатанном конверте)</w:t>
      </w:r>
      <w:r>
        <w:rPr>
          <w:rFonts w:ascii="Times New Roman" w:hAnsi="Times New Roman" w:cs="Times New Roman"/>
          <w:sz w:val="24"/>
          <w:szCs w:val="24"/>
        </w:rPr>
        <w:t xml:space="preserve"> (далее - Конкурс) </w:t>
      </w:r>
      <w:r w:rsidRPr="006B41B1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6B41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лоту № 1</w:t>
      </w:r>
      <w:r w:rsidRPr="006B41B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B4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62815" w:rsidRDefault="00362815" w:rsidP="009C01FD">
      <w:pPr>
        <w:pStyle w:val="Heading1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6178A">
        <w:rPr>
          <w:sz w:val="24"/>
          <w:szCs w:val="24"/>
        </w:rPr>
        <w:t xml:space="preserve">Организатор </w:t>
      </w:r>
      <w:r>
        <w:rPr>
          <w:sz w:val="24"/>
          <w:szCs w:val="24"/>
        </w:rPr>
        <w:t>Конкурса</w:t>
      </w:r>
      <w:r w:rsidRPr="00A6178A">
        <w:rPr>
          <w:sz w:val="24"/>
          <w:szCs w:val="24"/>
        </w:rPr>
        <w:t xml:space="preserve">: </w:t>
      </w:r>
      <w:r>
        <w:rPr>
          <w:sz w:val="24"/>
          <w:szCs w:val="24"/>
        </w:rPr>
        <w:t>муниципальное бюджетное учреждение</w:t>
      </w:r>
      <w:r w:rsidRPr="00A6178A">
        <w:rPr>
          <w:sz w:val="24"/>
          <w:szCs w:val="24"/>
        </w:rPr>
        <w:t xml:space="preserve"> городского округа город Воронеж</w:t>
      </w:r>
      <w:r>
        <w:rPr>
          <w:sz w:val="24"/>
          <w:szCs w:val="24"/>
        </w:rPr>
        <w:t xml:space="preserve"> «Зеленхоз»</w:t>
      </w:r>
      <w:r w:rsidRPr="00A6178A">
        <w:rPr>
          <w:sz w:val="24"/>
          <w:szCs w:val="24"/>
        </w:rPr>
        <w:t>, почтовый адрес и место</w:t>
      </w:r>
      <w:r>
        <w:rPr>
          <w:sz w:val="24"/>
          <w:szCs w:val="24"/>
        </w:rPr>
        <w:t xml:space="preserve"> </w:t>
      </w:r>
      <w:r w:rsidRPr="00A6178A">
        <w:rPr>
          <w:sz w:val="24"/>
          <w:szCs w:val="24"/>
        </w:rPr>
        <w:t>нахождени</w:t>
      </w:r>
      <w:r>
        <w:rPr>
          <w:sz w:val="24"/>
          <w:szCs w:val="24"/>
        </w:rPr>
        <w:t>я</w:t>
      </w:r>
      <w:r w:rsidRPr="00A6178A">
        <w:rPr>
          <w:sz w:val="24"/>
          <w:szCs w:val="24"/>
        </w:rPr>
        <w:t xml:space="preserve">: </w:t>
      </w:r>
      <w:r w:rsidRPr="00D209B4">
        <w:rPr>
          <w:b/>
          <w:bCs/>
          <w:sz w:val="24"/>
          <w:szCs w:val="24"/>
        </w:rPr>
        <w:t xml:space="preserve">г. Воронеж, </w:t>
      </w:r>
      <w:r>
        <w:rPr>
          <w:b/>
          <w:bCs/>
          <w:sz w:val="24"/>
          <w:szCs w:val="24"/>
        </w:rPr>
        <w:t>п</w:t>
      </w:r>
      <w:r w:rsidRPr="00D209B4">
        <w:rPr>
          <w:b/>
          <w:bCs/>
          <w:sz w:val="24"/>
          <w:szCs w:val="24"/>
        </w:rPr>
        <w:t xml:space="preserve">л. </w:t>
      </w:r>
      <w:r>
        <w:rPr>
          <w:b/>
          <w:bCs/>
          <w:sz w:val="24"/>
          <w:szCs w:val="24"/>
        </w:rPr>
        <w:t>Ленина</w:t>
      </w:r>
      <w:r w:rsidRPr="00D209B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9</w:t>
      </w:r>
      <w:r w:rsidRPr="00D209B4">
        <w:rPr>
          <w:b/>
          <w:bCs/>
          <w:sz w:val="24"/>
          <w:szCs w:val="24"/>
        </w:rPr>
        <w:t>,</w:t>
      </w:r>
      <w:r w:rsidRPr="00A617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адрес электронной почты: </w:t>
      </w:r>
      <w:hyperlink r:id="rId5" w:history="1">
        <w:r w:rsidRPr="005D36C0">
          <w:rPr>
            <w:rStyle w:val="Hyperlink"/>
            <w:sz w:val="24"/>
            <w:szCs w:val="24"/>
          </w:rPr>
          <w:t>zelenhoz.vrn.2019@mail.ru</w:t>
        </w:r>
      </w:hyperlink>
      <w:r>
        <w:rPr>
          <w:sz w:val="24"/>
          <w:szCs w:val="24"/>
        </w:rPr>
        <w:t xml:space="preserve">; </w:t>
      </w:r>
      <w:r w:rsidRPr="00A6178A">
        <w:rPr>
          <w:sz w:val="24"/>
          <w:szCs w:val="24"/>
        </w:rPr>
        <w:t>номер контактного телефона: 8</w:t>
      </w:r>
      <w:r>
        <w:rPr>
          <w:sz w:val="24"/>
          <w:szCs w:val="24"/>
        </w:rPr>
        <w:t xml:space="preserve"> (473) 255-51-16</w:t>
      </w:r>
      <w:r w:rsidRPr="00A6178A">
        <w:rPr>
          <w:sz w:val="24"/>
          <w:szCs w:val="24"/>
        </w:rPr>
        <w:t>.</w:t>
      </w:r>
    </w:p>
    <w:p w:rsidR="00362815" w:rsidRDefault="00362815" w:rsidP="008B6360">
      <w:pPr>
        <w:rPr>
          <w:rFonts w:cs="Times New Roman"/>
          <w:lang w:eastAsia="ar-SA"/>
        </w:rPr>
      </w:pPr>
    </w:p>
    <w:p w:rsidR="00362815" w:rsidRPr="00AF665A" w:rsidRDefault="00362815" w:rsidP="00AA7C0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F23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F23">
        <w:rPr>
          <w:rFonts w:ascii="Times New Roman" w:hAnsi="Times New Roman" w:cs="Times New Roman"/>
          <w:sz w:val="24"/>
          <w:szCs w:val="24"/>
        </w:rPr>
        <w:t xml:space="preserve">- юридическое лицо независимо от организационно-правовой формы, формы собственности, места нахождения или </w:t>
      </w:r>
      <w:r w:rsidRPr="00AF665A">
        <w:rPr>
          <w:rFonts w:ascii="Times New Roman" w:hAnsi="Times New Roman" w:cs="Times New Roman"/>
          <w:sz w:val="24"/>
          <w:szCs w:val="24"/>
        </w:rPr>
        <w:t>индивидуальный предприниматель, выразившие волеизъявление на участие в Конкурсе.</w:t>
      </w:r>
    </w:p>
    <w:p w:rsidR="00362815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и время проведения Конкурса: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октября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2025 года в 10.00</w:t>
      </w:r>
    </w:p>
    <w:p w:rsidR="00362815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и окончания приема</w:t>
      </w:r>
      <w:r w:rsidRPr="00AF665A">
        <w:rPr>
          <w:rFonts w:ascii="Times New Roman" w:hAnsi="Times New Roman" w:cs="Times New Roman"/>
          <w:sz w:val="24"/>
          <w:szCs w:val="24"/>
        </w:rPr>
        <w:t xml:space="preserve"> заявок: </w:t>
      </w:r>
      <w:r w:rsidRPr="00F63DCE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AA7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сентября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по </w:t>
      </w:r>
      <w:r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 w:rsidRPr="00AF665A">
        <w:rPr>
          <w:rFonts w:ascii="Times New Roman" w:hAnsi="Times New Roman" w:cs="Times New Roman"/>
          <w:sz w:val="24"/>
          <w:szCs w:val="24"/>
        </w:rPr>
        <w:t xml:space="preserve"> 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>включительно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>, в рабочие дни с 10 час. 00 мин.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 до 13 час. 00 мин. </w:t>
      </w:r>
    </w:p>
    <w:p w:rsidR="00362815" w:rsidRPr="00AF665A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Дата, время, место вскрытия конвертов на участие в Конкурсе: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06</w:t>
      </w:r>
      <w:r w:rsidRPr="00ED7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в помещении муниципального бюджетного учреждения городского округа город Воронеж «Зеленхоз» по адресу: </w:t>
      </w:r>
      <w:r w:rsidRPr="00AF665A">
        <w:rPr>
          <w:rFonts w:ascii="Times New Roman" w:hAnsi="Times New Roman" w:cs="Times New Roman"/>
          <w:sz w:val="24"/>
          <w:szCs w:val="24"/>
        </w:rPr>
        <w:t>г. Воронеж, пл. Ленина, 9, 2 эт.</w:t>
      </w:r>
    </w:p>
    <w:p w:rsidR="00362815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color w:val="000000"/>
          <w:sz w:val="24"/>
          <w:szCs w:val="24"/>
        </w:rPr>
        <w:t>Рассмотрение заявок</w:t>
      </w:r>
      <w:r w:rsidRPr="00AF665A">
        <w:rPr>
          <w:rFonts w:ascii="Times New Roman" w:hAnsi="Times New Roman" w:cs="Times New Roman"/>
          <w:sz w:val="24"/>
          <w:szCs w:val="24"/>
        </w:rPr>
        <w:t xml:space="preserve">: 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bCs/>
          <w:sz w:val="24"/>
          <w:szCs w:val="24"/>
        </w:rPr>
        <w:t>06 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по </w:t>
      </w:r>
      <w:r>
        <w:rPr>
          <w:rFonts w:ascii="Times New Roman" w:hAnsi="Times New Roman" w:cs="Times New Roman"/>
          <w:b/>
          <w:bCs/>
          <w:sz w:val="24"/>
          <w:szCs w:val="24"/>
        </w:rPr>
        <w:t>10 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в помещении муниципального бюджетного учреждения городского округа город Воронеж «Зеленхоз» по адресу: </w:t>
      </w:r>
      <w:r w:rsidRPr="00AF665A">
        <w:rPr>
          <w:rFonts w:ascii="Times New Roman" w:hAnsi="Times New Roman" w:cs="Times New Roman"/>
          <w:sz w:val="24"/>
          <w:szCs w:val="24"/>
        </w:rPr>
        <w:t>г. Воронеж, пл. Ленина, 9, 2 эт.</w:t>
      </w:r>
    </w:p>
    <w:p w:rsidR="00362815" w:rsidRPr="00AF665A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Дата, время, место подведения итогов Конкурса: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  <w:r w:rsidRPr="00952B87">
        <w:rPr>
          <w:rFonts w:ascii="Times New Roman" w:hAnsi="Times New Roman" w:cs="Times New Roman"/>
          <w:b/>
          <w:bCs/>
          <w:sz w:val="24"/>
          <w:szCs w:val="24"/>
        </w:rPr>
        <w:t xml:space="preserve"> 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</w:t>
      </w:r>
      <w:r w:rsidRPr="00BA760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794246">
        <w:rPr>
          <w:rFonts w:ascii="Times New Roman" w:hAnsi="Times New Roman" w:cs="Times New Roman"/>
          <w:b/>
          <w:bCs/>
          <w:sz w:val="24"/>
          <w:szCs w:val="24"/>
        </w:rPr>
        <w:t xml:space="preserve"> адресу: 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л.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Средне-Московская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актовый зал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2815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BE">
        <w:rPr>
          <w:rFonts w:ascii="Times New Roman" w:hAnsi="Times New Roman" w:cs="Times New Roman"/>
          <w:sz w:val="24"/>
          <w:szCs w:val="24"/>
        </w:rPr>
        <w:t>Заявитель вправе не позднее чем за 10 рабочих дней до дня окончания подачи заявок на участие в Конкурсе путем письменного обращения направить Организатору Конкурса по адресу, указанному в конкурсной документации, запрос о разъяснении положений конкурсной документации. Организатор Конкурса направляет письменные разъяснения такому заявителю в течение 5 рабочих дней со дня поступления запроса о разъяснении положений конкурсной документации.</w:t>
      </w:r>
    </w:p>
    <w:p w:rsidR="00362815" w:rsidRPr="00AF665A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49CD">
        <w:rPr>
          <w:rFonts w:ascii="Times New Roman" w:hAnsi="Times New Roman" w:cs="Times New Roman"/>
          <w:sz w:val="24"/>
          <w:szCs w:val="24"/>
        </w:rPr>
        <w:t xml:space="preserve">Заявка на участие в Конкурсе подается Организатору Конкурса по адресу, в срок и по форме, установленные в </w:t>
      </w:r>
      <w:r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3549CD">
        <w:rPr>
          <w:rFonts w:ascii="Times New Roman" w:hAnsi="Times New Roman" w:cs="Times New Roman"/>
          <w:sz w:val="24"/>
          <w:szCs w:val="24"/>
        </w:rPr>
        <w:t>Извещении и конкурсной документации.</w:t>
      </w:r>
    </w:p>
    <w:p w:rsidR="00362815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sz w:val="24"/>
          <w:szCs w:val="24"/>
        </w:rPr>
        <w:t>Заявитель вправе подать только одну заявку на участие в Конкурсе в отношении каждого предмета конкурса (лота).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В заявке на участие в Конкурсе указываются сведения о заявителе, включающие в себя следующее: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налогоплательщика - для юридического лица;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фамилию, имя, отчество, данные документа, удостоверяющего личность, сведения о месте жительства,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индивидуального предпринимателя.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 xml:space="preserve"> Заявка на участие в Конкурсе и прилагаемые к ней документы (с описью входящих в ее состав документов) должны быть сброшюрованы в одну папку, листы пронумерованы.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Достоверность копий документов, представленных в составе заявки на участие в Конкурсе, подтверждается печатью заявителя и подписью его уполномоченного лица.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Применение факсимильных подписей в документах заявки на участие в Конкурсе не допускается.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 xml:space="preserve"> Перечень документов, прилагаемых к заявке на участие в Конкурсе, устанавливается конкурсной документацией.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К заявке на участие в Конкурсе могут прилагаться дополнительные документы, которые заявитель считает необходимым приложить.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Заявка на участие в Конкурсе и прилагаемые к ней документы подаются в письменном виде на бумажном носителе в запечатанном конверте.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На конверте указываются: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наименование и адрес Организатора Конкурса;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дата и номер Извещения;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предмет Конкурса;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полное наименование юридического лица в случае подачи заявки юридическим лицом, а также почтовый адрес, адрес электронной почты, контактный телефон;</w:t>
      </w:r>
    </w:p>
    <w:p w:rsidR="00362815" w:rsidRPr="00E51647" w:rsidRDefault="00362815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фамилия, имя, отчество индивидуального предпринимателя в случае подачи заявки индивидуальным предпринимателем, а также почтовый адрес, адрес электронной почты, контактный телефон.</w:t>
      </w:r>
    </w:p>
    <w:p w:rsidR="00362815" w:rsidRPr="00AF665A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2815" w:rsidRPr="00AF665A" w:rsidRDefault="00362815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указанного в </w:t>
      </w:r>
      <w:r>
        <w:rPr>
          <w:rFonts w:ascii="Times New Roman" w:hAnsi="Times New Roman" w:cs="Times New Roman"/>
          <w:sz w:val="24"/>
          <w:szCs w:val="24"/>
        </w:rPr>
        <w:t>извещении</w:t>
      </w:r>
      <w:r w:rsidRPr="00AF665A">
        <w:rPr>
          <w:rFonts w:ascii="Times New Roman" w:hAnsi="Times New Roman" w:cs="Times New Roman"/>
          <w:sz w:val="24"/>
          <w:szCs w:val="24"/>
        </w:rPr>
        <w:t xml:space="preserve"> о проведении Конкурса, вместе с описью, на которой делается отметка об отказе в принятии документов, возвращаются заявителям или их уполномоченным представителям под расписку.</w:t>
      </w:r>
    </w:p>
    <w:p w:rsidR="00362815" w:rsidRPr="00AF665A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F665A">
        <w:rPr>
          <w:rFonts w:ascii="Times New Roman" w:hAnsi="Times New Roman" w:cs="Times New Roman"/>
        </w:rPr>
        <w:t>Заявитель имеет право внести изменения в заявку на участие в Конкурсе</w:t>
      </w:r>
      <w:r>
        <w:rPr>
          <w:rFonts w:ascii="Times New Roman" w:hAnsi="Times New Roman" w:cs="Times New Roman"/>
        </w:rPr>
        <w:t>,</w:t>
      </w:r>
      <w:r w:rsidRPr="00AF665A">
        <w:rPr>
          <w:rFonts w:ascii="Times New Roman" w:hAnsi="Times New Roman" w:cs="Times New Roman"/>
        </w:rPr>
        <w:t xml:space="preserve"> а также отозвать поданную заявку на участие в Конкурсе путем письменного уведомления, направленного Организатору Конкурса по адресу: г. Воронеж, пл. Ленина, 9, 2 эт.</w:t>
      </w:r>
    </w:p>
    <w:p w:rsidR="00362815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F665A">
        <w:rPr>
          <w:rFonts w:ascii="Times New Roman" w:hAnsi="Times New Roman" w:cs="Times New Roman"/>
        </w:rPr>
        <w:t xml:space="preserve">Уведомление о внесении изменений в заявку на участие в Конкурсе или об отзыве заявки на участие в Конкурсе может быть направлено в любой момент до истечения срока подачи заявок на участие в Конкурсе (до </w:t>
      </w:r>
      <w:r>
        <w:rPr>
          <w:rFonts w:ascii="Times New Roman" w:hAnsi="Times New Roman" w:cs="Times New Roman"/>
        </w:rPr>
        <w:t>03 октября</w:t>
      </w:r>
      <w:r w:rsidRPr="00AF665A">
        <w:rPr>
          <w:rFonts w:ascii="Times New Roman" w:hAnsi="Times New Roman" w:cs="Times New Roman"/>
        </w:rPr>
        <w:t xml:space="preserve"> 2025 включительно).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  <w:b/>
          <w:bCs/>
        </w:rPr>
      </w:pPr>
      <w:r w:rsidRPr="006D3941">
        <w:rPr>
          <w:rFonts w:ascii="Times New Roman" w:hAnsi="Times New Roman" w:cs="Times New Roman"/>
          <w:b/>
          <w:bCs/>
        </w:rPr>
        <w:t>Требования, которым должны соответствовать заявители на дату подачи заявок на участие в Конкурсе: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отсутствует решение о ликвидации заявителя - юридического лица или решение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отсутствует решение о приостановлении деятельности заявителя в порядке, предусмотренном </w:t>
      </w:r>
      <w:hyperlink r:id="rId6" w:anchor="/document/12125267/entry/0" w:history="1">
        <w:r w:rsidRPr="006D3941">
          <w:rPr>
            <w:rStyle w:val="Hyperlink"/>
            <w:rFonts w:ascii="Times New Roman" w:hAnsi="Times New Roman" w:cs="Times New Roman"/>
          </w:rPr>
          <w:t>Кодексом</w:t>
        </w:r>
      </w:hyperlink>
      <w:r w:rsidRPr="006D3941">
        <w:rPr>
          <w:rFonts w:ascii="Times New Roman" w:hAnsi="Times New Roman" w:cs="Times New Roman"/>
        </w:rPr>
        <w:t> Российской Федерации об административных правонарушениях, на день рассмотрения заявки на участие в Конкурсе;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отсутствует неисполненная обязанность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10% балансовой стоимости активов заявителя по данным бухгалтерской отчетности за последний отчетный период. При этом заявитель считается соответствующим установленному требованию,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на участие в Конкурсе;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наличие у заявителя (на праве собственности, аренды или на ином законном основании) транспортного средства, предназначенного для осуществления развозной торговли, прошедшего государственный учет и технический осмотр в соответствии с требованиями действующего законодательства Российской Федерации.</w:t>
      </w:r>
    </w:p>
    <w:p w:rsidR="00362815" w:rsidRPr="006D3941" w:rsidRDefault="00362815" w:rsidP="006D3941">
      <w:pPr>
        <w:pStyle w:val="s1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Указанные выше о</w:t>
      </w:r>
      <w:r w:rsidRPr="006D3941">
        <w:rPr>
          <w:rFonts w:ascii="Times New Roman" w:hAnsi="Times New Roman" w:cs="Times New Roman"/>
        </w:rPr>
        <w:t>бстоятельства подтверждаются заявителем самостоятельно путем предоставления документов, выданных соответствующими органами, либо документов, полученных с использованием электронных сервисов, размещенных на официальных сайтах соответствующих органов в информационно-телекоммуникационной сети "Интернет".</w:t>
      </w:r>
    </w:p>
    <w:p w:rsidR="00362815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</w:p>
    <w:p w:rsidR="00362815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 xml:space="preserve">Предмет конкурса: </w:t>
      </w:r>
      <w:r w:rsidRPr="00A06404">
        <w:rPr>
          <w:rFonts w:ascii="Times New Roman" w:hAnsi="Times New Roman" w:cs="Times New Roman"/>
          <w:shd w:val="clear" w:color="auto" w:fill="FFFFFF"/>
        </w:rPr>
        <w:t>право заключени</w:t>
      </w:r>
      <w:r>
        <w:rPr>
          <w:rFonts w:ascii="Times New Roman" w:hAnsi="Times New Roman" w:cs="Times New Roman"/>
          <w:shd w:val="clear" w:color="auto" w:fill="FFFFFF"/>
        </w:rPr>
        <w:t>я</w:t>
      </w:r>
      <w:r w:rsidRPr="00A06404">
        <w:rPr>
          <w:rFonts w:ascii="Times New Roman" w:hAnsi="Times New Roman" w:cs="Times New Roman"/>
          <w:shd w:val="clear" w:color="auto" w:fill="FFFFFF"/>
        </w:rPr>
        <w:t xml:space="preserve"> договора на осуществление развозной торговли на территории городского округа город Воронеж в месте, предусмотренном схемой размещения объектов развозной торговли на территории городского округа город Воронеж</w:t>
      </w:r>
      <w:r>
        <w:rPr>
          <w:rFonts w:ascii="Times New Roman" w:hAnsi="Times New Roman" w:cs="Times New Roman"/>
          <w:shd w:val="clear" w:color="auto" w:fill="FFFFFF"/>
        </w:rPr>
        <w:t>, в соответствии с адресными ориентирами:</w:t>
      </w:r>
    </w:p>
    <w:p w:rsidR="00362815" w:rsidRPr="00655B3D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  <w:shd w:val="clear" w:color="auto" w:fill="FFFFFF"/>
        </w:rPr>
        <w:t xml:space="preserve">- </w:t>
      </w:r>
      <w:r w:rsidRPr="00655B3D">
        <w:rPr>
          <w:rFonts w:ascii="Times New Roman" w:hAnsi="Times New Roman" w:cs="Times New Roman"/>
        </w:rPr>
        <w:t xml:space="preserve">Уличная парковка по ул. Софьи Перовской от дома №20 до дома №28 со стороны пл. Адмиралтейская; </w:t>
      </w:r>
    </w:p>
    <w:p w:rsidR="00362815" w:rsidRPr="00655B3D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</w:rPr>
        <w:t xml:space="preserve">- Пересечение ул. Софьи Перовской и ул. Чернышевского в районе дома №1А, </w:t>
      </w:r>
    </w:p>
    <w:p w:rsidR="00362815" w:rsidRPr="00655B3D" w:rsidRDefault="00362815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</w:rPr>
        <w:t>- Адмиралтейская площадь в районе Успенского Адмиралтейского храма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4"/>
        <w:gridCol w:w="1184"/>
        <w:gridCol w:w="2520"/>
        <w:gridCol w:w="3420"/>
        <w:gridCol w:w="1800"/>
        <w:gridCol w:w="1080"/>
        <w:gridCol w:w="1260"/>
        <w:gridCol w:w="1620"/>
        <w:gridCol w:w="1440"/>
      </w:tblGrid>
      <w:tr w:rsidR="00362815" w:rsidRPr="00945C20">
        <w:trPr>
          <w:trHeight w:val="2924"/>
        </w:trPr>
        <w:tc>
          <w:tcPr>
            <w:tcW w:w="724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п/п</w:t>
            </w:r>
          </w:p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(лот)</w:t>
            </w:r>
          </w:p>
        </w:tc>
        <w:tc>
          <w:tcPr>
            <w:tcW w:w="1184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2520" w:type="dxa"/>
            <w:shd w:val="clear" w:color="000000" w:fill="D9D9D9"/>
            <w:vAlign w:val="center"/>
          </w:tcPr>
          <w:p w:rsidR="00362815" w:rsidRPr="00945C20" w:rsidRDefault="00362815" w:rsidP="005556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Адресный ориентир</w:t>
            </w:r>
          </w:p>
        </w:tc>
        <w:tc>
          <w:tcPr>
            <w:tcW w:w="342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объекта</w:t>
            </w:r>
          </w:p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Специализация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договора, лет</w:t>
            </w:r>
          </w:p>
        </w:tc>
        <w:tc>
          <w:tcPr>
            <w:tcW w:w="126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 размещения</w:t>
            </w:r>
          </w:p>
        </w:tc>
        <w:tc>
          <w:tcPr>
            <w:tcW w:w="162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Рыночная стоимость права заключения договора на осуществление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развозной торговли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руб./</w:t>
            </w:r>
          </w:p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/3 объекта/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срок договора</w:t>
            </w:r>
          </w:p>
        </w:tc>
        <w:tc>
          <w:tcPr>
            <w:tcW w:w="1440" w:type="dxa"/>
            <w:shd w:val="clear" w:color="000000" w:fill="D9D9D9"/>
            <w:vAlign w:val="center"/>
          </w:tcPr>
          <w:p w:rsidR="00362815" w:rsidRPr="00945C20" w:rsidRDefault="00362815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задатка, необходимый для участия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конкурсе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право заключения договора на осуществление торговой деятельности в НТО, руб.</w:t>
            </w:r>
          </w:p>
        </w:tc>
      </w:tr>
      <w:tr w:rsidR="00362815" w:rsidRPr="00945C20">
        <w:trPr>
          <w:trHeight w:val="451"/>
        </w:trPr>
        <w:tc>
          <w:tcPr>
            <w:tcW w:w="724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4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2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000000" w:fill="D9D9D9"/>
            <w:vAlign w:val="center"/>
          </w:tcPr>
          <w:p w:rsidR="00362815" w:rsidRPr="00945C20" w:rsidRDefault="00362815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62815" w:rsidRPr="00945C20">
        <w:trPr>
          <w:trHeight w:val="583"/>
        </w:trPr>
        <w:tc>
          <w:tcPr>
            <w:tcW w:w="724" w:type="dxa"/>
            <w:vMerge w:val="restart"/>
            <w:vAlign w:val="center"/>
          </w:tcPr>
          <w:p w:rsidR="00362815" w:rsidRPr="00945C20" w:rsidRDefault="00362815" w:rsidP="00D75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4" w:type="dxa"/>
            <w:vMerge w:val="restart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Центральный</w:t>
            </w:r>
          </w:p>
        </w:tc>
        <w:tc>
          <w:tcPr>
            <w:tcW w:w="2520" w:type="dxa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Уличная парковка по ул. Софьи Перовской от дома №20 до дома №28 со стороны пл. Адмиралтейская</w:t>
            </w:r>
          </w:p>
        </w:tc>
        <w:tc>
          <w:tcPr>
            <w:tcW w:w="3420" w:type="dxa"/>
          </w:tcPr>
          <w:p w:rsidR="00362815" w:rsidRPr="00945C20" w:rsidRDefault="00362815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Кофемобиль (мобильная кофейня с реализацией товаров из багажного отделения или с боковым типом обслуживания, обеспечивающим обслуживание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Merge w:val="restart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.2025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.2030</w:t>
            </w:r>
          </w:p>
        </w:tc>
        <w:tc>
          <w:tcPr>
            <w:tcW w:w="1620" w:type="dxa"/>
            <w:vMerge w:val="restart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4 114 800,0</w:t>
            </w:r>
          </w:p>
        </w:tc>
        <w:tc>
          <w:tcPr>
            <w:tcW w:w="1440" w:type="dxa"/>
            <w:vMerge w:val="restart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822 960,0</w:t>
            </w:r>
          </w:p>
        </w:tc>
      </w:tr>
      <w:tr w:rsidR="00362815" w:rsidRPr="00945C20">
        <w:trPr>
          <w:trHeight w:val="581"/>
        </w:trPr>
        <w:tc>
          <w:tcPr>
            <w:tcW w:w="724" w:type="dxa"/>
            <w:vMerge/>
            <w:vAlign w:val="center"/>
          </w:tcPr>
          <w:p w:rsidR="00362815" w:rsidRPr="00945C20" w:rsidRDefault="00362815" w:rsidP="00D75C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Пересечение ул. Софьи Перовской и ул. Чернышевского в районе дома №1А</w:t>
            </w:r>
          </w:p>
        </w:tc>
        <w:tc>
          <w:tcPr>
            <w:tcW w:w="3420" w:type="dxa"/>
          </w:tcPr>
          <w:p w:rsidR="00362815" w:rsidRPr="00945C20" w:rsidRDefault="00362815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удтрак (с боковым типом обслуживания, обеспечивающим обслуживание покупателей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2815" w:rsidRPr="00870AC6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2815" w:rsidRPr="00945C20">
        <w:trPr>
          <w:trHeight w:val="581"/>
        </w:trPr>
        <w:tc>
          <w:tcPr>
            <w:tcW w:w="724" w:type="dxa"/>
            <w:vMerge/>
            <w:vAlign w:val="center"/>
          </w:tcPr>
          <w:p w:rsidR="00362815" w:rsidRPr="00945C20" w:rsidRDefault="00362815" w:rsidP="00D75C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Адмиралтейская площадь в районе Успенского Адмиралтейского храма</w:t>
            </w:r>
          </w:p>
        </w:tc>
        <w:tc>
          <w:tcPr>
            <w:tcW w:w="3420" w:type="dxa"/>
          </w:tcPr>
          <w:p w:rsidR="00362815" w:rsidRPr="00945C20" w:rsidRDefault="00362815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удтрак (с боковым типом обслуживания, обеспечивающим обслуживание покупателей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2815" w:rsidRPr="00870AC6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362815" w:rsidRPr="00945C20" w:rsidRDefault="00362815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62815" w:rsidRPr="00FF5D9C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2"/>
          <w:szCs w:val="12"/>
        </w:rPr>
      </w:pPr>
    </w:p>
    <w:p w:rsidR="00362815" w:rsidRPr="001B78F7" w:rsidRDefault="00362815" w:rsidP="0062283F">
      <w:pPr>
        <w:pStyle w:val="s1"/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1B78F7">
        <w:rPr>
          <w:rFonts w:ascii="Times New Roman" w:hAnsi="Times New Roman" w:cs="Times New Roman"/>
        </w:rPr>
        <w:t xml:space="preserve">По результатам конкурса </w:t>
      </w:r>
      <w:r w:rsidRPr="001B78F7">
        <w:rPr>
          <w:rFonts w:ascii="Times New Roman" w:hAnsi="Times New Roman" w:cs="Times New Roman"/>
          <w:color w:val="000000"/>
        </w:rPr>
        <w:t>муниципальное бюджетное учреждение городского округа город Воронеж «Зеленхоз»</w:t>
      </w:r>
      <w:r w:rsidRPr="001B78F7">
        <w:rPr>
          <w:rFonts w:ascii="Times New Roman" w:hAnsi="Times New Roman" w:cs="Times New Roman"/>
          <w:color w:val="000000"/>
        </w:rPr>
        <w:br/>
      </w:r>
      <w:r w:rsidRPr="001B78F7">
        <w:rPr>
          <w:rFonts w:ascii="Times New Roman" w:hAnsi="Times New Roman" w:cs="Times New Roman"/>
        </w:rPr>
        <w:t xml:space="preserve">не ранее 10 календарных дней со дня размещения результатов Конкурса на </w:t>
      </w:r>
      <w:hyperlink r:id="rId7" w:tgtFrame="_blank" w:history="1">
        <w:r w:rsidRPr="001B78F7">
          <w:rPr>
            <w:rFonts w:ascii="Times New Roman" w:hAnsi="Times New Roman" w:cs="Times New Roman"/>
          </w:rPr>
          <w:t>Официальном сайте</w:t>
        </w:r>
      </w:hyperlink>
      <w:r w:rsidRPr="001B78F7">
        <w:rPr>
          <w:rFonts w:ascii="Times New Roman" w:hAnsi="Times New Roman" w:cs="Times New Roman"/>
        </w:rPr>
        <w:t xml:space="preserve"> администрации городского округа город Воронеж направляет победителю Конкурса или единственному участнику, если Конкурс признан несостоявшимся, а заявка единственного участника соответствует требованиям</w:t>
      </w:r>
      <w:r>
        <w:rPr>
          <w:rFonts w:ascii="Times New Roman" w:hAnsi="Times New Roman" w:cs="Times New Roman"/>
        </w:rPr>
        <w:t xml:space="preserve"> настоящего извещения</w:t>
      </w:r>
      <w:r w:rsidRPr="001B78F7">
        <w:rPr>
          <w:rFonts w:ascii="Times New Roman" w:hAnsi="Times New Roman" w:cs="Times New Roman"/>
        </w:rPr>
        <w:t xml:space="preserve"> и конкурсной документаци</w:t>
      </w:r>
      <w:r>
        <w:rPr>
          <w:rFonts w:ascii="Times New Roman" w:hAnsi="Times New Roman" w:cs="Times New Roman"/>
        </w:rPr>
        <w:t>и</w:t>
      </w:r>
      <w:r w:rsidRPr="001B78F7">
        <w:rPr>
          <w:rFonts w:ascii="Times New Roman" w:hAnsi="Times New Roman" w:cs="Times New Roman"/>
        </w:rPr>
        <w:t xml:space="preserve"> (далее - единственный участник), Договор для его подписания.</w:t>
      </w:r>
    </w:p>
    <w:p w:rsidR="00362815" w:rsidRPr="001B78F7" w:rsidRDefault="00362815" w:rsidP="008B6056">
      <w:pPr>
        <w:pStyle w:val="s1"/>
        <w:shd w:val="clear" w:color="auto" w:fill="FFFFFF"/>
        <w:ind w:firstLine="539"/>
        <w:jc w:val="both"/>
        <w:rPr>
          <w:rFonts w:ascii="Times New Roman" w:hAnsi="Times New Roman" w:cs="Times New Roman"/>
        </w:rPr>
      </w:pPr>
      <w:r w:rsidRPr="00660DB8">
        <w:rPr>
          <w:rFonts w:ascii="Times New Roman" w:hAnsi="Times New Roman" w:cs="Times New Roman"/>
        </w:rPr>
        <w:t>Победитель Конкурса или единственный участник подписывает Договор и направляет его уполномоченному органу в течение 5 рабочих дней со дня его получения.</w:t>
      </w:r>
    </w:p>
    <w:p w:rsidR="00362815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1D8A">
        <w:rPr>
          <w:rFonts w:ascii="Times New Roman" w:hAnsi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sz w:val="24"/>
          <w:szCs w:val="24"/>
        </w:rPr>
        <w:t>заключается сроком на 5 (пять) лет.</w:t>
      </w:r>
    </w:p>
    <w:p w:rsidR="00362815" w:rsidRPr="007D4C9F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0"/>
          <w:szCs w:val="10"/>
        </w:rPr>
      </w:pPr>
    </w:p>
    <w:p w:rsidR="00362815" w:rsidRPr="007D4C9F" w:rsidRDefault="00362815" w:rsidP="00773674">
      <w:pPr>
        <w:spacing w:after="0" w:line="312" w:lineRule="auto"/>
        <w:ind w:firstLine="539"/>
        <w:jc w:val="both"/>
        <w:rPr>
          <w:rFonts w:ascii="Times New Roman" w:hAnsi="Times New Roman" w:cs="Times New Roman"/>
          <w:sz w:val="12"/>
          <w:szCs w:val="12"/>
        </w:rPr>
      </w:pPr>
      <w:r w:rsidRPr="009168E8">
        <w:rPr>
          <w:rFonts w:ascii="Times New Roman" w:hAnsi="Times New Roman" w:cs="Times New Roman"/>
          <w:sz w:val="24"/>
          <w:szCs w:val="24"/>
        </w:rPr>
        <w:t>Основанием для размещения и эксплуатации объекта развозной торговли на территории городского округа город Воронеж в месте, определенном Схемой, является заключенный с уполномоченным органом Договор.</w:t>
      </w:r>
    </w:p>
    <w:p w:rsidR="00362815" w:rsidRPr="00B35418" w:rsidRDefault="00362815" w:rsidP="00B35418">
      <w:pPr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осуществления развозной торговли установлен </w:t>
      </w:r>
      <w:r w:rsidRPr="00A0456B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0456B">
        <w:rPr>
          <w:rFonts w:ascii="Times New Roman" w:hAnsi="Times New Roman" w:cs="Times New Roman"/>
          <w:sz w:val="24"/>
          <w:szCs w:val="24"/>
        </w:rPr>
        <w:t xml:space="preserve"> Администрации городс</w:t>
      </w:r>
      <w:r>
        <w:rPr>
          <w:rFonts w:ascii="Times New Roman" w:hAnsi="Times New Roman" w:cs="Times New Roman"/>
          <w:sz w:val="24"/>
          <w:szCs w:val="24"/>
        </w:rPr>
        <w:t>кого округа город Воронеж от 29.11.</w:t>
      </w:r>
      <w:r w:rsidRPr="00A0456B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br/>
        <w:t xml:space="preserve">№ </w:t>
      </w:r>
      <w:r w:rsidRPr="00A0456B">
        <w:rPr>
          <w:rFonts w:ascii="Times New Roman" w:hAnsi="Times New Roman" w:cs="Times New Roman"/>
          <w:sz w:val="24"/>
          <w:szCs w:val="24"/>
        </w:rPr>
        <w:t xml:space="preserve">1220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456B">
        <w:rPr>
          <w:rFonts w:ascii="Times New Roman" w:hAnsi="Times New Roman" w:cs="Times New Roman"/>
          <w:sz w:val="24"/>
          <w:szCs w:val="24"/>
        </w:rPr>
        <w:t>Об утверждении Положения о порядке осуществления развозной торговли на территории городского округа город Воронеж</w:t>
      </w:r>
      <w:r>
        <w:rPr>
          <w:rFonts w:ascii="Times New Roman" w:hAnsi="Times New Roman" w:cs="Times New Roman"/>
          <w:sz w:val="24"/>
          <w:szCs w:val="24"/>
        </w:rPr>
        <w:t xml:space="preserve">», разработанным </w:t>
      </w:r>
      <w:r w:rsidRPr="00AC40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B35418">
        <w:rPr>
          <w:rFonts w:ascii="Times New Roman" w:hAnsi="Times New Roman" w:cs="Times New Roman"/>
          <w:sz w:val="24"/>
          <w:szCs w:val="24"/>
        </w:rPr>
        <w:t xml:space="preserve">с Федеральными законами от 06.10.2003 № </w:t>
      </w:r>
      <w:hyperlink r:id="rId8" w:anchor="/document/186367/entry/0" w:history="1">
        <w:r w:rsidRPr="00B35418">
          <w:rPr>
            <w:rFonts w:ascii="Times New Roman" w:hAnsi="Times New Roman" w:cs="Times New Roman"/>
            <w:sz w:val="24"/>
            <w:szCs w:val="24"/>
          </w:rPr>
          <w:t>131-ФЗ</w:t>
        </w:r>
      </w:hyperlink>
      <w:r w:rsidRPr="00B35418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B35418">
        <w:rPr>
          <w:rFonts w:ascii="Times New Roman" w:hAnsi="Times New Roman" w:cs="Times New Roman"/>
          <w:sz w:val="24"/>
          <w:szCs w:val="24"/>
        </w:rPr>
        <w:t>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35418">
        <w:rPr>
          <w:rFonts w:ascii="Times New Roman" w:hAnsi="Times New Roman" w:cs="Times New Roman"/>
          <w:sz w:val="24"/>
          <w:szCs w:val="24"/>
        </w:rPr>
        <w:t xml:space="preserve">, от 28.12.2009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hyperlink r:id="rId9" w:anchor="/document/12171992/entry/0" w:history="1">
        <w:r w:rsidRPr="00B35418">
          <w:rPr>
            <w:rFonts w:ascii="Times New Roman" w:hAnsi="Times New Roman" w:cs="Times New Roman"/>
            <w:sz w:val="24"/>
            <w:szCs w:val="24"/>
          </w:rPr>
          <w:t>381-ФЗ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35418">
        <w:rPr>
          <w:rFonts w:ascii="Times New Roman" w:hAnsi="Times New Roman" w:cs="Times New Roman"/>
          <w:sz w:val="24"/>
          <w:szCs w:val="24"/>
        </w:rPr>
        <w:t>Об основах государственного регулирования торговой деят</w:t>
      </w:r>
      <w:r>
        <w:rPr>
          <w:rFonts w:ascii="Times New Roman" w:hAnsi="Times New Roman" w:cs="Times New Roman"/>
          <w:sz w:val="24"/>
          <w:szCs w:val="24"/>
        </w:rPr>
        <w:t>ельности в Российской Федерации»</w:t>
      </w:r>
      <w:r w:rsidRPr="00B35418">
        <w:rPr>
          <w:rFonts w:ascii="Times New Roman" w:hAnsi="Times New Roman" w:cs="Times New Roman"/>
          <w:sz w:val="24"/>
          <w:szCs w:val="24"/>
        </w:rPr>
        <w:t xml:space="preserve">, приказом департамента предпринимательства и торговли Воронежской области от 28.08.2018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B35418">
        <w:rPr>
          <w:rFonts w:ascii="Times New Roman" w:hAnsi="Times New Roman" w:cs="Times New Roman"/>
          <w:sz w:val="24"/>
          <w:szCs w:val="24"/>
        </w:rPr>
        <w:t xml:space="preserve">70-06/95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35418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организации мобильной торговли в муниципальных образованиях Воронежской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62815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A4C3E">
        <w:rPr>
          <w:rFonts w:ascii="Times New Roman" w:hAnsi="Times New Roman" w:cs="Times New Roman"/>
          <w:sz w:val="24"/>
          <w:szCs w:val="24"/>
        </w:rPr>
        <w:t xml:space="preserve">Схема размещения </w:t>
      </w:r>
      <w:r>
        <w:rPr>
          <w:rFonts w:ascii="Times New Roman" w:hAnsi="Times New Roman" w:cs="Times New Roman"/>
          <w:sz w:val="24"/>
          <w:szCs w:val="24"/>
        </w:rPr>
        <w:t xml:space="preserve">объектов развозной торговли, расположенных </w:t>
      </w:r>
      <w:r w:rsidRPr="00BA4C3E">
        <w:rPr>
          <w:rFonts w:ascii="Times New Roman" w:hAnsi="Times New Roman" w:cs="Times New Roman"/>
          <w:sz w:val="24"/>
          <w:szCs w:val="24"/>
        </w:rPr>
        <w:t>на территории городского округа город Воронеж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4C3E">
        <w:rPr>
          <w:rFonts w:ascii="Times New Roman" w:hAnsi="Times New Roman" w:cs="Times New Roman"/>
          <w:sz w:val="24"/>
          <w:szCs w:val="24"/>
        </w:rPr>
        <w:t xml:space="preserve"> регламентируется постановлением администрации городского округа город Воронеж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A4C3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A4C3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A4C3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1090</w:t>
      </w:r>
      <w:r w:rsidRPr="00BA4C3E">
        <w:rPr>
          <w:rFonts w:ascii="Times New Roman" w:hAnsi="Times New Roman" w:cs="Times New Roman"/>
          <w:sz w:val="24"/>
          <w:szCs w:val="24"/>
        </w:rPr>
        <w:t xml:space="preserve"> «Об утверждении схемы размещения объектов</w:t>
      </w:r>
      <w:r>
        <w:rPr>
          <w:rFonts w:ascii="Times New Roman" w:hAnsi="Times New Roman" w:cs="Times New Roman"/>
          <w:sz w:val="24"/>
          <w:szCs w:val="24"/>
        </w:rPr>
        <w:t xml:space="preserve"> развозной торговли, расположенных на </w:t>
      </w:r>
      <w:r w:rsidRPr="00BA4C3E">
        <w:rPr>
          <w:rFonts w:ascii="Times New Roman" w:hAnsi="Times New Roman" w:cs="Times New Roman"/>
          <w:sz w:val="24"/>
          <w:szCs w:val="24"/>
        </w:rPr>
        <w:t>территории городского округа город Воронеж».</w:t>
      </w:r>
    </w:p>
    <w:p w:rsidR="00362815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62815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вправе отказаться от проведения Конкурса в любое время, но не позднее, чем за 3 (три) рабочих дня до даты его наступления.</w:t>
      </w:r>
    </w:p>
    <w:p w:rsidR="00362815" w:rsidRPr="007D4C9F" w:rsidRDefault="00362815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4"/>
          <w:szCs w:val="14"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773674">
        <w:rPr>
          <w:rFonts w:ascii="Times New Roman" w:hAnsi="Times New Roman" w:cs="Times New Roman"/>
          <w:b/>
          <w:bCs/>
        </w:rPr>
        <w:t xml:space="preserve">Настоящее </w:t>
      </w:r>
      <w:r>
        <w:rPr>
          <w:rFonts w:ascii="Times New Roman" w:hAnsi="Times New Roman" w:cs="Times New Roman"/>
          <w:b/>
          <w:bCs/>
        </w:rPr>
        <w:t>извещение</w:t>
      </w:r>
      <w:r w:rsidRPr="00773674">
        <w:rPr>
          <w:rFonts w:ascii="Times New Roman" w:hAnsi="Times New Roman" w:cs="Times New Roman"/>
          <w:b/>
          <w:bCs/>
        </w:rPr>
        <w:t xml:space="preserve"> о проведении </w:t>
      </w:r>
      <w:r>
        <w:rPr>
          <w:rFonts w:ascii="Times New Roman" w:hAnsi="Times New Roman" w:cs="Times New Roman"/>
          <w:b/>
          <w:bCs/>
        </w:rPr>
        <w:t>Конкурса</w:t>
      </w:r>
      <w:r w:rsidRPr="00773674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а также конкурсная документация, </w:t>
      </w:r>
      <w:r w:rsidRPr="00773674">
        <w:rPr>
          <w:rFonts w:ascii="Times New Roman" w:hAnsi="Times New Roman" w:cs="Times New Roman"/>
          <w:b/>
          <w:bCs/>
        </w:rPr>
        <w:t xml:space="preserve"> размещенн</w:t>
      </w:r>
      <w:r>
        <w:rPr>
          <w:rFonts w:ascii="Times New Roman" w:hAnsi="Times New Roman" w:cs="Times New Roman"/>
          <w:b/>
          <w:bCs/>
        </w:rPr>
        <w:t>ы</w:t>
      </w:r>
      <w:r w:rsidRPr="00773674">
        <w:rPr>
          <w:rFonts w:ascii="Times New Roman" w:hAnsi="Times New Roman" w:cs="Times New Roman"/>
          <w:b/>
          <w:bCs/>
        </w:rPr>
        <w:t xml:space="preserve">е на официальном </w:t>
      </w:r>
      <w:r>
        <w:rPr>
          <w:rFonts w:ascii="Times New Roman" w:hAnsi="Times New Roman" w:cs="Times New Roman"/>
          <w:b/>
          <w:bCs/>
        </w:rPr>
        <w:t xml:space="preserve">сайте администрации городского округа город Воронеж: </w:t>
      </w:r>
      <w:r w:rsidRPr="00B90C3E">
        <w:rPr>
          <w:rFonts w:ascii="Times New Roman" w:hAnsi="Times New Roman" w:cs="Times New Roman"/>
          <w:b/>
          <w:bCs/>
        </w:rPr>
        <w:t>https://voronezh-r20.gosweb.gosuslugi.ru/</w:t>
      </w:r>
      <w:r w:rsidRPr="00773674">
        <w:rPr>
          <w:rFonts w:ascii="Times New Roman" w:hAnsi="Times New Roman" w:cs="Times New Roman"/>
          <w:b/>
          <w:bCs/>
        </w:rPr>
        <w:t>, является публичной офертой, предусмотренной статьей</w:t>
      </w:r>
      <w:r>
        <w:rPr>
          <w:rFonts w:ascii="Times New Roman" w:hAnsi="Times New Roman" w:cs="Times New Roman"/>
          <w:b/>
          <w:bCs/>
        </w:rPr>
        <w:t xml:space="preserve"> </w:t>
      </w:r>
      <w:r w:rsidRPr="00773674">
        <w:rPr>
          <w:rFonts w:ascii="Times New Roman" w:hAnsi="Times New Roman" w:cs="Times New Roman"/>
          <w:b/>
          <w:bCs/>
        </w:rPr>
        <w:t>437 Гражданского кодекса РФ</w:t>
      </w:r>
      <w:r>
        <w:rPr>
          <w:rFonts w:ascii="Times New Roman" w:hAnsi="Times New Roman" w:cs="Times New Roman"/>
          <w:b/>
          <w:bCs/>
        </w:rPr>
        <w:t>, а подача заявки на участие в конкурсе и перечисление задатка</w:t>
      </w:r>
      <w:r w:rsidRPr="00773674">
        <w:rPr>
          <w:rFonts w:ascii="Times New Roman" w:hAnsi="Times New Roman" w:cs="Times New Roman"/>
          <w:b/>
          <w:bCs/>
        </w:rPr>
        <w:t xml:space="preserve"> явля</w:t>
      </w:r>
      <w:r>
        <w:rPr>
          <w:rFonts w:ascii="Times New Roman" w:hAnsi="Times New Roman" w:cs="Times New Roman"/>
          <w:b/>
          <w:bCs/>
        </w:rPr>
        <w:t>ю</w:t>
      </w:r>
      <w:r w:rsidRPr="00773674">
        <w:rPr>
          <w:rFonts w:ascii="Times New Roman" w:hAnsi="Times New Roman" w:cs="Times New Roman"/>
          <w:b/>
          <w:bCs/>
        </w:rPr>
        <w:t>тся акцептом такой оферты в соответствии</w:t>
      </w:r>
      <w:r>
        <w:rPr>
          <w:rFonts w:ascii="Times New Roman" w:hAnsi="Times New Roman" w:cs="Times New Roman"/>
          <w:b/>
          <w:bCs/>
        </w:rPr>
        <w:t xml:space="preserve"> </w:t>
      </w:r>
      <w:r w:rsidRPr="00773674">
        <w:rPr>
          <w:rFonts w:ascii="Times New Roman" w:hAnsi="Times New Roman" w:cs="Times New Roman"/>
          <w:b/>
          <w:bCs/>
        </w:rPr>
        <w:t>со статьей 438 Гражданского кодекса РФ.</w:t>
      </w: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Pr="00120A35" w:rsidRDefault="00362815" w:rsidP="007B5F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Приложение № ____ </w:t>
      </w:r>
    </w:p>
    <w:p w:rsidR="00362815" w:rsidRDefault="00362815" w:rsidP="009C114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извещению </w:t>
      </w:r>
      <w:r w:rsidRPr="00120A35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>
        <w:rPr>
          <w:rFonts w:ascii="Times New Roman" w:hAnsi="Times New Roman" w:cs="Times New Roman"/>
          <w:sz w:val="20"/>
          <w:szCs w:val="20"/>
        </w:rPr>
        <w:t>конкурсов</w:t>
      </w:r>
      <w:r w:rsidRPr="00120A35">
        <w:rPr>
          <w:rFonts w:ascii="Times New Roman" w:hAnsi="Times New Roman" w:cs="Times New Roman"/>
          <w:sz w:val="20"/>
          <w:szCs w:val="20"/>
        </w:rPr>
        <w:t xml:space="preserve"> на право заключения договоров </w:t>
      </w:r>
    </w:p>
    <w:p w:rsidR="00362815" w:rsidRDefault="00362815" w:rsidP="007B5F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 xml:space="preserve">осуществление развозной торговли на озелененных </w:t>
      </w:r>
    </w:p>
    <w:p w:rsidR="00362815" w:rsidRPr="00D15FE2" w:rsidRDefault="00362815" w:rsidP="007B5F51">
      <w:pPr>
        <w:spacing w:after="0" w:line="240" w:lineRule="auto"/>
        <w:jc w:val="right"/>
        <w:rPr>
          <w:rFonts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территориях общего пользования </w:t>
      </w:r>
    </w:p>
    <w:p w:rsidR="00362815" w:rsidRDefault="00362815" w:rsidP="007B5F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815" w:rsidRPr="006F6215" w:rsidRDefault="00362815" w:rsidP="007B5F51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62815" w:rsidRPr="006F6215" w:rsidRDefault="00362815" w:rsidP="007B5F5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 w:rsidRPr="006F6215">
        <w:rPr>
          <w:rFonts w:ascii="Times New Roman" w:hAnsi="Times New Roman" w:cs="Times New Roman"/>
          <w:b/>
          <w:bCs/>
          <w:sz w:val="23"/>
          <w:szCs w:val="23"/>
        </w:rPr>
        <w:t>Форма заявки</w:t>
      </w:r>
    </w:p>
    <w:p w:rsidR="00362815" w:rsidRPr="006F6215" w:rsidRDefault="00362815" w:rsidP="007B5F5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b/>
          <w:bCs/>
          <w:sz w:val="23"/>
          <w:szCs w:val="23"/>
        </w:rPr>
        <w:t>для юридического лица</w:t>
      </w:r>
    </w:p>
    <w:p w:rsidR="00362815" w:rsidRPr="00C24A3F" w:rsidRDefault="00362815" w:rsidP="007B5F51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 w:rsidRPr="00C24A3F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муниципальное бюджетное учреждение городского</w:t>
      </w:r>
    </w:p>
    <w:p w:rsidR="00362815" w:rsidRPr="00C24A3F" w:rsidRDefault="00362815" w:rsidP="007B5F51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 город Воронеж «Зеленхоз»</w:t>
      </w:r>
    </w:p>
    <w:p w:rsidR="00362815" w:rsidRPr="006F6215" w:rsidRDefault="00362815" w:rsidP="007B5F51">
      <w:pPr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(юридического лица)</w:t>
      </w:r>
    </w:p>
    <w:p w:rsidR="00362815" w:rsidRPr="009B3F0E" w:rsidRDefault="00362815" w:rsidP="007B5F5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"____" _______________</w:t>
      </w:r>
      <w:r w:rsidRPr="009B3F0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b/>
          <w:bCs/>
          <w:sz w:val="20"/>
          <w:szCs w:val="20"/>
        </w:rPr>
        <w:t xml:space="preserve">(дата </w:t>
      </w:r>
      <w:r>
        <w:rPr>
          <w:rFonts w:ascii="Times New Roman" w:hAnsi="Times New Roman" w:cs="Times New Roman"/>
          <w:b/>
          <w:bCs/>
          <w:sz w:val="20"/>
          <w:szCs w:val="20"/>
        </w:rPr>
        <w:t>конкурса</w:t>
      </w:r>
      <w:r w:rsidRPr="006F6215">
        <w:rPr>
          <w:rFonts w:ascii="Times New Roman" w:hAnsi="Times New Roman" w:cs="Times New Roman"/>
          <w:sz w:val="20"/>
          <w:szCs w:val="20"/>
        </w:rPr>
        <w:t>)</w:t>
      </w:r>
    </w:p>
    <w:p w:rsidR="00362815" w:rsidRPr="006F6215" w:rsidRDefault="00362815" w:rsidP="007B5F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_____________________________________________________________________________________________________________________________________________________, 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фирменное наименование (наименование), сведения об организационно-правовой форме,</w:t>
      </w:r>
    </w:p>
    <w:p w:rsidR="00362815" w:rsidRPr="006F6215" w:rsidRDefault="00362815" w:rsidP="007B5F51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___________________________________________________________________________________________________________________________________________________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(место нахождения, почтовый адрес)</w:t>
      </w:r>
    </w:p>
    <w:p w:rsidR="00362815" w:rsidRPr="006F6215" w:rsidRDefault="00362815" w:rsidP="007B5F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именуемое далее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6F6215">
        <w:rPr>
          <w:rFonts w:ascii="Times New Roman" w:hAnsi="Times New Roman" w:cs="Times New Roman"/>
          <w:sz w:val="24"/>
          <w:szCs w:val="24"/>
        </w:rPr>
        <w:t>, в лице</w:t>
      </w:r>
      <w:r w:rsidRPr="006F6215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____________________________________________________________________________________________________,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(фамилия, имя, отчество, должность)</w:t>
      </w:r>
    </w:p>
    <w:p w:rsidR="00362815" w:rsidRPr="006F6215" w:rsidRDefault="00362815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действующего на основании___________________________________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6F6215">
        <w:rPr>
          <w:rFonts w:ascii="Times New Roman" w:hAnsi="Times New Roman" w:cs="Times New Roman"/>
          <w:sz w:val="24"/>
          <w:szCs w:val="24"/>
        </w:rPr>
        <w:t xml:space="preserve">________________, принимая решение об участии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62815" w:rsidRPr="006F6215" w:rsidRDefault="00362815" w:rsidP="007B5F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(указывается документ: Устав, Положение, доверенность)</w:t>
      </w:r>
      <w:r w:rsidRPr="006F6215">
        <w:rPr>
          <w:rFonts w:ascii="Times New Roman" w:hAnsi="Times New Roman" w:cs="Times New Roman"/>
          <w:sz w:val="20"/>
          <w:szCs w:val="20"/>
        </w:rPr>
        <w:t>,</w:t>
      </w:r>
    </w:p>
    <w:p w:rsidR="00362815" w:rsidRDefault="00362815" w:rsidP="007B5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заявляю о своем согласии принять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заключения договора </w:t>
      </w:r>
      <w:r w:rsidRPr="009D097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осуществление развозной торговли на территории городского округа город Воронеж,</w:t>
      </w:r>
      <w:r w:rsidRPr="006F6215">
        <w:rPr>
          <w:rFonts w:ascii="Times New Roman" w:hAnsi="Times New Roman" w:cs="Times New Roman"/>
          <w:sz w:val="24"/>
          <w:szCs w:val="24"/>
        </w:rPr>
        <w:t xml:space="preserve"> указанном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опубликованн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815" w:rsidRDefault="00362815" w:rsidP="007B5F51">
      <w:pPr>
        <w:spacing w:after="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>(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источник, дата публикации, номер лота, адресный ориентир, тип объекта, площадь </w:t>
      </w:r>
      <w:r>
        <w:rPr>
          <w:rFonts w:ascii="Times New Roman" w:hAnsi="Times New Roman" w:cs="Times New Roman"/>
          <w:i/>
          <w:iCs/>
          <w:sz w:val="20"/>
          <w:szCs w:val="20"/>
        </w:rPr>
        <w:t>кв.м, группа реализуемых товаров</w:t>
      </w:r>
      <w:r w:rsidRPr="006F6215">
        <w:rPr>
          <w:rFonts w:ascii="Times New Roman" w:hAnsi="Times New Roman" w:cs="Times New Roman"/>
          <w:i/>
          <w:iCs/>
          <w:sz w:val="23"/>
          <w:szCs w:val="23"/>
        </w:rPr>
        <w:t>)</w:t>
      </w:r>
    </w:p>
    <w:p w:rsidR="00362815" w:rsidRDefault="00362815" w:rsidP="007B5F51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62815" w:rsidRPr="006F6215" w:rsidRDefault="00362815" w:rsidP="007B5F51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362815" w:rsidRPr="006F6215" w:rsidRDefault="00362815" w:rsidP="007B5F51">
      <w:pPr>
        <w:pBdr>
          <w:top w:val="single" w:sz="4" w:space="3" w:color="auto"/>
        </w:pBdr>
        <w:tabs>
          <w:tab w:val="left" w:pos="309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(также в тексте настоящей заявки «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6F6215">
        <w:rPr>
          <w:rFonts w:ascii="Times New Roman" w:hAnsi="Times New Roman" w:cs="Times New Roman"/>
          <w:sz w:val="24"/>
          <w:szCs w:val="24"/>
        </w:rPr>
        <w:t xml:space="preserve">»), обеспечивая исполнение предусмотренных настоящей заявкой обязательств внесением задатка в размере и в сроки,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.</w:t>
      </w:r>
    </w:p>
    <w:p w:rsidR="00362815" w:rsidRPr="006F6215" w:rsidRDefault="00362815" w:rsidP="007B5F51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>Обязуюсь:</w:t>
      </w:r>
    </w:p>
    <w:p w:rsidR="00362815" w:rsidRDefault="00362815" w:rsidP="007B5F51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соблюдать условия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содержащиеся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;</w:t>
      </w:r>
    </w:p>
    <w:p w:rsidR="00362815" w:rsidRPr="006F6215" w:rsidRDefault="00362815" w:rsidP="007B5F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2</w:t>
      </w:r>
      <w:r w:rsidRPr="00D646C0">
        <w:rPr>
          <w:rFonts w:ascii="Times New Roman" w:hAnsi="Times New Roman" w:cs="Times New Roman"/>
          <w:sz w:val="24"/>
          <w:szCs w:val="24"/>
        </w:rPr>
        <w:t xml:space="preserve">) 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D646C0">
        <w:rPr>
          <w:rFonts w:ascii="Times New Roman" w:hAnsi="Times New Roman" w:cs="Times New Roman"/>
          <w:sz w:val="24"/>
          <w:szCs w:val="24"/>
        </w:rPr>
        <w:t xml:space="preserve"> заключить договор </w:t>
      </w:r>
      <w:r w:rsidRPr="006F6215">
        <w:rPr>
          <w:rFonts w:ascii="Times New Roman" w:hAnsi="Times New Roman" w:cs="Times New Roman"/>
          <w:sz w:val="24"/>
          <w:szCs w:val="24"/>
        </w:rPr>
        <w:t>на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развозной торговли на территории городского округа город Воронеж, </w:t>
      </w:r>
      <w:r w:rsidRPr="00D646C0">
        <w:rPr>
          <w:rFonts w:ascii="Times New Roman" w:hAnsi="Times New Roman" w:cs="Times New Roman"/>
          <w:sz w:val="24"/>
          <w:szCs w:val="24"/>
        </w:rPr>
        <w:t xml:space="preserve">в установленный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D646C0">
        <w:rPr>
          <w:rFonts w:ascii="Times New Roman" w:hAnsi="Times New Roman" w:cs="Times New Roman"/>
          <w:sz w:val="24"/>
          <w:szCs w:val="24"/>
        </w:rPr>
        <w:t xml:space="preserve"> срок.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815" w:rsidRPr="006F6215" w:rsidRDefault="00362815" w:rsidP="007B5F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настоящей заявкой даю согласие на обработку персональных данных, содержащихся в заявке.</w:t>
      </w:r>
    </w:p>
    <w:p w:rsidR="00362815" w:rsidRPr="006F6215" w:rsidRDefault="00362815" w:rsidP="007B5F51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Платежные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на которые следует перечислить подлежащую возврату сумму задатка (Банковские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362815" w:rsidRPr="006F6215" w:rsidRDefault="00362815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Наименование банка ________________________________; № счета ____________________________________; БИК_________________________; ИНН/ КПП </w:t>
      </w:r>
      <w:r w:rsidRPr="006F6215">
        <w:rPr>
          <w:rFonts w:ascii="Times New Roman" w:hAnsi="Times New Roman" w:cs="Times New Roman"/>
          <w:sz w:val="16"/>
          <w:szCs w:val="16"/>
        </w:rPr>
        <w:t>_______________________________/__________________________</w:t>
      </w:r>
    </w:p>
    <w:p w:rsidR="00362815" w:rsidRPr="006F6215" w:rsidRDefault="00362815" w:rsidP="007B5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Приложение: документы,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необходимые для подачи заявки, опись представленных документов.</w:t>
      </w:r>
    </w:p>
    <w:p w:rsidR="00362815" w:rsidRPr="006F6215" w:rsidRDefault="00362815" w:rsidP="007B5F5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362815" w:rsidRDefault="00362815" w:rsidP="007B5F51">
      <w:pPr>
        <w:spacing w:after="0"/>
        <w:ind w:firstLine="567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(подпись </w:t>
      </w:r>
      <w:r>
        <w:rPr>
          <w:rFonts w:ascii="Times New Roman" w:hAnsi="Times New Roman" w:cs="Times New Roman"/>
          <w:i/>
          <w:iCs/>
          <w:sz w:val="20"/>
          <w:szCs w:val="20"/>
        </w:rPr>
        <w:t>Заявителя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или его полномочного представителя)</w:t>
      </w:r>
    </w:p>
    <w:p w:rsidR="00362815" w:rsidRPr="009B3F0E" w:rsidRDefault="00362815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0"/>
          <w:szCs w:val="20"/>
        </w:rPr>
        <w:t>М.П</w:t>
      </w:r>
      <w:r w:rsidRPr="006F62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" ____ " __________________ 2025</w:t>
      </w:r>
    </w:p>
    <w:p w:rsidR="00362815" w:rsidRDefault="00362815" w:rsidP="007B5F5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Контактный телефон_________________</w:t>
      </w:r>
    </w:p>
    <w:p w:rsidR="00362815" w:rsidRPr="006F6215" w:rsidRDefault="00362815" w:rsidP="007B5F5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принята Организатором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:</w:t>
      </w:r>
    </w:p>
    <w:p w:rsidR="00362815" w:rsidRDefault="00362815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______ час. _____ </w:t>
      </w:r>
      <w:r>
        <w:rPr>
          <w:rFonts w:ascii="Times New Roman" w:hAnsi="Times New Roman" w:cs="Times New Roman"/>
          <w:sz w:val="24"/>
          <w:szCs w:val="24"/>
        </w:rPr>
        <w:t>мин. "____" _______________ 2025</w:t>
      </w:r>
      <w:r w:rsidRPr="006F6215">
        <w:rPr>
          <w:rFonts w:ascii="Times New Roman" w:hAnsi="Times New Roman" w:cs="Times New Roman"/>
          <w:sz w:val="24"/>
          <w:szCs w:val="24"/>
        </w:rPr>
        <w:t>г. за № ______ __________________________________________</w:t>
      </w:r>
    </w:p>
    <w:p w:rsidR="00362815" w:rsidRPr="00773674" w:rsidRDefault="00362815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62815" w:rsidRPr="00120A35" w:rsidRDefault="00362815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Приложение № ____ </w:t>
      </w:r>
    </w:p>
    <w:p w:rsidR="00362815" w:rsidRDefault="00362815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извещению </w:t>
      </w:r>
      <w:r w:rsidRPr="00120A35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>
        <w:rPr>
          <w:rFonts w:ascii="Times New Roman" w:hAnsi="Times New Roman" w:cs="Times New Roman"/>
          <w:sz w:val="20"/>
          <w:szCs w:val="20"/>
        </w:rPr>
        <w:t>конкурсов</w:t>
      </w:r>
      <w:r w:rsidRPr="00120A35">
        <w:rPr>
          <w:rFonts w:ascii="Times New Roman" w:hAnsi="Times New Roman" w:cs="Times New Roman"/>
          <w:sz w:val="20"/>
          <w:szCs w:val="20"/>
        </w:rPr>
        <w:t xml:space="preserve"> на право заключения договоров </w:t>
      </w:r>
    </w:p>
    <w:p w:rsidR="00362815" w:rsidRDefault="00362815" w:rsidP="0011361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 xml:space="preserve">осуществление развозной торговли на озелененных </w:t>
      </w:r>
    </w:p>
    <w:p w:rsidR="00362815" w:rsidRPr="00D15FE2" w:rsidRDefault="00362815" w:rsidP="00113615">
      <w:pPr>
        <w:spacing w:after="0" w:line="240" w:lineRule="auto"/>
        <w:jc w:val="right"/>
        <w:rPr>
          <w:rFonts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территориях общего пользования </w:t>
      </w:r>
    </w:p>
    <w:p w:rsidR="00362815" w:rsidRDefault="00362815" w:rsidP="00113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815" w:rsidRPr="006F6215" w:rsidRDefault="00362815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F6215">
        <w:rPr>
          <w:rFonts w:ascii="Times New Roman" w:hAnsi="Times New Roman" w:cs="Times New Roman"/>
          <w:b/>
          <w:bCs/>
          <w:sz w:val="26"/>
          <w:szCs w:val="26"/>
        </w:rPr>
        <w:t>Форма заявки</w:t>
      </w:r>
    </w:p>
    <w:p w:rsidR="00362815" w:rsidRPr="006F6215" w:rsidRDefault="00362815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F6215">
        <w:rPr>
          <w:rFonts w:ascii="Times New Roman" w:hAnsi="Times New Roman" w:cs="Times New Roman"/>
          <w:b/>
          <w:bCs/>
          <w:sz w:val="26"/>
          <w:szCs w:val="26"/>
        </w:rPr>
        <w:t>для индивидуального предпринимателя</w:t>
      </w:r>
    </w:p>
    <w:p w:rsidR="00362815" w:rsidRPr="00C24A3F" w:rsidRDefault="00362815" w:rsidP="00113615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C24A3F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муниципальное бюджетное учреждение городского</w:t>
      </w:r>
    </w:p>
    <w:p w:rsidR="00362815" w:rsidRPr="00C24A3F" w:rsidRDefault="00362815" w:rsidP="00113615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 город Воронеж «Зеленхоз»</w:t>
      </w:r>
    </w:p>
    <w:p w:rsidR="00362815" w:rsidRPr="00C24A3F" w:rsidRDefault="00362815" w:rsidP="00113615">
      <w:pPr>
        <w:spacing w:after="0" w:line="240" w:lineRule="auto"/>
        <w:ind w:right="-31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24A3F">
        <w:rPr>
          <w:rFonts w:ascii="Times New Roman" w:hAnsi="Times New Roman" w:cs="Times New Roman"/>
        </w:rPr>
        <w:t xml:space="preserve">ЗАЯВКА НА УЧАСТИЕ В </w:t>
      </w:r>
      <w:r>
        <w:rPr>
          <w:rFonts w:ascii="Times New Roman" w:hAnsi="Times New Roman" w:cs="Times New Roman"/>
        </w:rPr>
        <w:t>КОНКУРСЕ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(индивидуального предпринимателя)</w:t>
      </w:r>
    </w:p>
    <w:p w:rsidR="00362815" w:rsidRPr="009B3F0E" w:rsidRDefault="00362815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"____" _______________ 2025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>(</w:t>
      </w:r>
      <w:r w:rsidRPr="006F6215">
        <w:rPr>
          <w:rFonts w:ascii="Times New Roman" w:hAnsi="Times New Roman" w:cs="Times New Roman"/>
          <w:b/>
          <w:bCs/>
          <w:sz w:val="20"/>
          <w:szCs w:val="20"/>
        </w:rPr>
        <w:t xml:space="preserve">дата </w:t>
      </w:r>
      <w:r>
        <w:rPr>
          <w:rFonts w:ascii="Times New Roman" w:hAnsi="Times New Roman" w:cs="Times New Roman"/>
          <w:b/>
          <w:bCs/>
          <w:sz w:val="20"/>
          <w:szCs w:val="20"/>
        </w:rPr>
        <w:t>конкурса</w:t>
      </w:r>
      <w:r w:rsidRPr="006F6215">
        <w:rPr>
          <w:rFonts w:ascii="Times New Roman" w:hAnsi="Times New Roman" w:cs="Times New Roman"/>
          <w:sz w:val="20"/>
          <w:szCs w:val="20"/>
        </w:rPr>
        <w:t>)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>____</w:t>
      </w:r>
      <w:r w:rsidRPr="009C07AA">
        <w:rPr>
          <w:rFonts w:ascii="Times New Roman" w:hAnsi="Times New Roman" w:cs="Times New Roman"/>
          <w:sz w:val="20"/>
          <w:szCs w:val="20"/>
          <w:u w:val="single"/>
        </w:rPr>
        <w:t>Индивидуальный предприниматель</w:t>
      </w:r>
      <w:r w:rsidRPr="006F621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____________________________________________________________________________________,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(Фамилия, имя, отчество)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___________________________________________________________________________________________________________________ ,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 паспортные данные, сведения о месте жительства)</w:t>
      </w:r>
    </w:p>
    <w:p w:rsidR="00362815" w:rsidRPr="006F6215" w:rsidRDefault="00362815" w:rsidP="001136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именуемый далее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6F62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62815" w:rsidRPr="006F6215" w:rsidRDefault="00362815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заявляю о своем согласии принять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заключения договора </w:t>
      </w:r>
      <w:r w:rsidRPr="009D097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осуществление развозной торговли на территории городского округа город Воронеж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указанном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опубликованном в________________________________________________________________________________________________________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362815" w:rsidRPr="006F6215" w:rsidRDefault="00362815" w:rsidP="00113615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>(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>указывается источник, дата публикации, номер лота, адресный ориентир, тип объекта, площадь кв.м, группа реализуемых товаров</w:t>
      </w:r>
      <w:r w:rsidRPr="006F6215">
        <w:rPr>
          <w:rFonts w:ascii="Times New Roman" w:hAnsi="Times New Roman" w:cs="Times New Roman"/>
          <w:i/>
          <w:iCs/>
          <w:sz w:val="23"/>
          <w:szCs w:val="23"/>
        </w:rPr>
        <w:t>)</w:t>
      </w:r>
    </w:p>
    <w:p w:rsidR="00362815" w:rsidRPr="006F6215" w:rsidRDefault="00362815" w:rsidP="00113615">
      <w:pPr>
        <w:pBdr>
          <w:top w:val="single" w:sz="4" w:space="3" w:color="auto"/>
        </w:pBdr>
        <w:tabs>
          <w:tab w:val="left" w:pos="309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(также в тексте настоящей заявки «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6F6215">
        <w:rPr>
          <w:rFonts w:ascii="Times New Roman" w:hAnsi="Times New Roman" w:cs="Times New Roman"/>
          <w:sz w:val="24"/>
          <w:szCs w:val="24"/>
        </w:rPr>
        <w:t xml:space="preserve">»), обеспечивая исполнение предусмотренных настоящей заявкой обязательств внесением задатка в размере и в сроки,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.</w:t>
      </w:r>
    </w:p>
    <w:p w:rsidR="00362815" w:rsidRPr="006F6215" w:rsidRDefault="00362815" w:rsidP="00113615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>Обязуюсь:</w:t>
      </w:r>
    </w:p>
    <w:p w:rsidR="00362815" w:rsidRDefault="00362815" w:rsidP="00113615">
      <w:pPr>
        <w:numPr>
          <w:ilvl w:val="0"/>
          <w:numId w:val="13"/>
        </w:numPr>
        <w:spacing w:after="0"/>
        <w:ind w:hanging="233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содержащиеся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;</w:t>
      </w:r>
    </w:p>
    <w:p w:rsidR="00362815" w:rsidRPr="006F6215" w:rsidRDefault="00362815" w:rsidP="00113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заключить договор на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развозной торговли на территории городского округа город Воронеж, </w:t>
      </w:r>
      <w:r w:rsidRPr="006F6215">
        <w:rPr>
          <w:rFonts w:ascii="Times New Roman" w:hAnsi="Times New Roman" w:cs="Times New Roman"/>
          <w:sz w:val="24"/>
          <w:szCs w:val="24"/>
        </w:rPr>
        <w:t xml:space="preserve">в установленный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срок. </w:t>
      </w:r>
    </w:p>
    <w:p w:rsidR="00362815" w:rsidRPr="006F6215" w:rsidRDefault="00362815" w:rsidP="00113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настоящей заявкой даю согласие на обработку персональных данных, содержащихся в заявке.</w:t>
      </w:r>
    </w:p>
    <w:p w:rsidR="00362815" w:rsidRPr="006F6215" w:rsidRDefault="00362815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Платежные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на которые следует перечислить подлежащую возврату сумму задатка (банковские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362815" w:rsidRPr="006F6215" w:rsidRDefault="00362815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Наименование банка 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6F6215">
        <w:rPr>
          <w:rFonts w:ascii="Times New Roman" w:hAnsi="Times New Roman" w:cs="Times New Roman"/>
          <w:sz w:val="24"/>
          <w:szCs w:val="24"/>
        </w:rPr>
        <w:t xml:space="preserve">; № счета __________________________________________________; БИК_________________________; ИНН_______________________; </w:t>
      </w:r>
    </w:p>
    <w:p w:rsidR="00362815" w:rsidRPr="006F6215" w:rsidRDefault="00362815" w:rsidP="0011361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Приложение: документы,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необходимые для подачи заявки, опись представленных документов.</w:t>
      </w:r>
    </w:p>
    <w:p w:rsidR="00362815" w:rsidRPr="006F6215" w:rsidRDefault="00362815" w:rsidP="0011361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362815" w:rsidRPr="006F6215" w:rsidRDefault="00362815" w:rsidP="00113615">
      <w:pPr>
        <w:spacing w:after="0"/>
        <w:ind w:firstLine="567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(подпись </w:t>
      </w:r>
      <w:r>
        <w:rPr>
          <w:rFonts w:ascii="Times New Roman" w:hAnsi="Times New Roman" w:cs="Times New Roman"/>
          <w:i/>
          <w:iCs/>
          <w:sz w:val="20"/>
          <w:szCs w:val="20"/>
        </w:rPr>
        <w:t>Заявителя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или его полномочного представителя)</w:t>
      </w:r>
    </w:p>
    <w:p w:rsidR="00362815" w:rsidRPr="00A44F0B" w:rsidRDefault="00362815" w:rsidP="001136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0"/>
          <w:szCs w:val="20"/>
        </w:rPr>
        <w:t>М.П</w:t>
      </w:r>
      <w:r w:rsidRPr="006F62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" ____ " __________________ 2025</w:t>
      </w:r>
    </w:p>
    <w:p w:rsidR="00362815" w:rsidRDefault="00362815" w:rsidP="001136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Контактный телефон_________________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815" w:rsidRPr="006F6215" w:rsidRDefault="00362815" w:rsidP="001136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принята Организатором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4"/>
          <w:szCs w:val="24"/>
        </w:rPr>
        <w:t xml:space="preserve"> ______ час. _____ мин. "___</w:t>
      </w:r>
      <w:r>
        <w:rPr>
          <w:rFonts w:ascii="Times New Roman" w:hAnsi="Times New Roman" w:cs="Times New Roman"/>
          <w:sz w:val="24"/>
          <w:szCs w:val="24"/>
        </w:rPr>
        <w:t>_" _______________ 20</w:t>
      </w:r>
      <w:r w:rsidRPr="009B3F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6215">
        <w:rPr>
          <w:rFonts w:ascii="Times New Roman" w:hAnsi="Times New Roman" w:cs="Times New Roman"/>
          <w:sz w:val="24"/>
          <w:szCs w:val="24"/>
        </w:rPr>
        <w:t xml:space="preserve">г. за № ______ </w:t>
      </w:r>
    </w:p>
    <w:p w:rsidR="00362815" w:rsidRDefault="00362815" w:rsidP="00B67CBE">
      <w:pPr>
        <w:rPr>
          <w:rFonts w:cs="Times New Roman"/>
        </w:rPr>
      </w:pPr>
    </w:p>
    <w:sectPr w:rsidR="00362815" w:rsidSect="00CB5CE7">
      <w:pgSz w:w="16838" w:h="11906" w:orient="landscape"/>
      <w:pgMar w:top="426" w:right="278" w:bottom="567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4034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2">
    <w:nsid w:val="12840683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">
    <w:nsid w:val="12CE2382"/>
    <w:multiLevelType w:val="singleLevel"/>
    <w:tmpl w:val="BBB0D6CE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ascii="Times New Roman" w:eastAsia="Times New Roman" w:hAnsi="Times New Roman"/>
      </w:rPr>
    </w:lvl>
  </w:abstractNum>
  <w:abstractNum w:abstractNumId="4">
    <w:nsid w:val="145E145C"/>
    <w:multiLevelType w:val="hybridMultilevel"/>
    <w:tmpl w:val="73C61482"/>
    <w:lvl w:ilvl="0" w:tplc="289C40A8">
      <w:start w:val="3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23BE"/>
    <w:multiLevelType w:val="multilevel"/>
    <w:tmpl w:val="1A024180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>
    <w:nsid w:val="18E25E02"/>
    <w:multiLevelType w:val="hybridMultilevel"/>
    <w:tmpl w:val="B956B0BA"/>
    <w:lvl w:ilvl="0" w:tplc="D3BC647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1CD66A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9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B63DE"/>
    <w:multiLevelType w:val="hybridMultilevel"/>
    <w:tmpl w:val="0F10597A"/>
    <w:lvl w:ilvl="0" w:tplc="18943300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1BB3FEB"/>
    <w:multiLevelType w:val="hybridMultilevel"/>
    <w:tmpl w:val="000E618A"/>
    <w:lvl w:ilvl="0" w:tplc="37B45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4520941"/>
    <w:multiLevelType w:val="hybridMultilevel"/>
    <w:tmpl w:val="210AC2B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5181A"/>
    <w:multiLevelType w:val="hybridMultilevel"/>
    <w:tmpl w:val="CD8878B4"/>
    <w:lvl w:ilvl="0" w:tplc="963A9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007A3C"/>
    <w:multiLevelType w:val="hybridMultilevel"/>
    <w:tmpl w:val="9924AA16"/>
    <w:lvl w:ilvl="0" w:tplc="32C4E5A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60B70F41"/>
    <w:multiLevelType w:val="hybridMultilevel"/>
    <w:tmpl w:val="DAEC4BD2"/>
    <w:lvl w:ilvl="0" w:tplc="72F8196E">
      <w:start w:val="38"/>
      <w:numFmt w:val="bullet"/>
      <w:lvlText w:val="-"/>
      <w:lvlJc w:val="left"/>
      <w:pPr>
        <w:tabs>
          <w:tab w:val="num" w:pos="-162"/>
        </w:tabs>
        <w:ind w:left="-1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58"/>
        </w:tabs>
        <w:ind w:left="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78"/>
        </w:tabs>
        <w:ind w:left="12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98"/>
        </w:tabs>
        <w:ind w:left="19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18"/>
        </w:tabs>
        <w:ind w:left="2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38"/>
        </w:tabs>
        <w:ind w:left="34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58"/>
        </w:tabs>
        <w:ind w:left="41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78"/>
        </w:tabs>
        <w:ind w:left="4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98"/>
        </w:tabs>
        <w:ind w:left="5598" w:hanging="360"/>
      </w:pPr>
      <w:rPr>
        <w:rFonts w:ascii="Wingdings" w:hAnsi="Wingdings" w:cs="Wingdings" w:hint="default"/>
      </w:rPr>
    </w:lvl>
  </w:abstractNum>
  <w:abstractNum w:abstractNumId="16">
    <w:nsid w:val="61EA2186"/>
    <w:multiLevelType w:val="hybridMultilevel"/>
    <w:tmpl w:val="8F52B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14AA5"/>
    <w:multiLevelType w:val="hybridMultilevel"/>
    <w:tmpl w:val="AFDAECB4"/>
    <w:lvl w:ilvl="0" w:tplc="3A7E66EE">
      <w:start w:val="1"/>
      <w:numFmt w:val="decimal"/>
      <w:lvlText w:val="%1."/>
      <w:lvlJc w:val="left"/>
      <w:pPr>
        <w:ind w:left="1221" w:hanging="795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DB766E6"/>
    <w:multiLevelType w:val="multilevel"/>
    <w:tmpl w:val="CCF68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70433CE"/>
    <w:multiLevelType w:val="hybridMultilevel"/>
    <w:tmpl w:val="8A9861F2"/>
    <w:lvl w:ilvl="0" w:tplc="544A1A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-"/>
        <w:legacy w:legacy="1" w:legacySpace="0" w:legacyIndent="900"/>
        <w:lvlJc w:val="left"/>
        <w:pPr>
          <w:ind w:left="1440" w:hanging="900"/>
        </w:pPr>
      </w:lvl>
    </w:lvlOverride>
  </w:num>
  <w:num w:numId="4">
    <w:abstractNumId w:val="7"/>
  </w:num>
  <w:num w:numId="5">
    <w:abstractNumId w:val="16"/>
  </w:num>
  <w:num w:numId="6">
    <w:abstractNumId w:val="19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"/>
  </w:num>
  <w:num w:numId="13">
    <w:abstractNumId w:val="2"/>
  </w:num>
  <w:num w:numId="14">
    <w:abstractNumId w:val="17"/>
  </w:num>
  <w:num w:numId="15">
    <w:abstractNumId w:val="4"/>
  </w:num>
  <w:num w:numId="16">
    <w:abstractNumId w:val="13"/>
  </w:num>
  <w:num w:numId="17">
    <w:abstractNumId w:val="6"/>
  </w:num>
  <w:num w:numId="18">
    <w:abstractNumId w:val="5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A07"/>
    <w:rsid w:val="00013968"/>
    <w:rsid w:val="000239B9"/>
    <w:rsid w:val="000276F5"/>
    <w:rsid w:val="000300FE"/>
    <w:rsid w:val="00030760"/>
    <w:rsid w:val="00032F00"/>
    <w:rsid w:val="000414B2"/>
    <w:rsid w:val="000414DA"/>
    <w:rsid w:val="00043F6F"/>
    <w:rsid w:val="00045162"/>
    <w:rsid w:val="00046485"/>
    <w:rsid w:val="00060EE7"/>
    <w:rsid w:val="00060F86"/>
    <w:rsid w:val="00061632"/>
    <w:rsid w:val="00066618"/>
    <w:rsid w:val="00073233"/>
    <w:rsid w:val="0007746C"/>
    <w:rsid w:val="000A1D3C"/>
    <w:rsid w:val="000A7F33"/>
    <w:rsid w:val="000B5ABE"/>
    <w:rsid w:val="000C180F"/>
    <w:rsid w:val="000C37FE"/>
    <w:rsid w:val="000D73B1"/>
    <w:rsid w:val="000E18AC"/>
    <w:rsid w:val="000E2843"/>
    <w:rsid w:val="000E31B5"/>
    <w:rsid w:val="000F3608"/>
    <w:rsid w:val="00101479"/>
    <w:rsid w:val="00101AAB"/>
    <w:rsid w:val="0010378E"/>
    <w:rsid w:val="001044AA"/>
    <w:rsid w:val="001048BF"/>
    <w:rsid w:val="001107D7"/>
    <w:rsid w:val="0011115E"/>
    <w:rsid w:val="00113615"/>
    <w:rsid w:val="00120A35"/>
    <w:rsid w:val="00120F29"/>
    <w:rsid w:val="00121861"/>
    <w:rsid w:val="00134DCD"/>
    <w:rsid w:val="00136AB1"/>
    <w:rsid w:val="00137445"/>
    <w:rsid w:val="0013761F"/>
    <w:rsid w:val="00143101"/>
    <w:rsid w:val="001440AF"/>
    <w:rsid w:val="0015073E"/>
    <w:rsid w:val="00151FD0"/>
    <w:rsid w:val="0015263C"/>
    <w:rsid w:val="00152A8B"/>
    <w:rsid w:val="00155153"/>
    <w:rsid w:val="00161D16"/>
    <w:rsid w:val="00163E06"/>
    <w:rsid w:val="00164B5E"/>
    <w:rsid w:val="00166207"/>
    <w:rsid w:val="0016736B"/>
    <w:rsid w:val="001718AC"/>
    <w:rsid w:val="00175487"/>
    <w:rsid w:val="00183713"/>
    <w:rsid w:val="001877D2"/>
    <w:rsid w:val="0019029A"/>
    <w:rsid w:val="00191BBA"/>
    <w:rsid w:val="00195DEB"/>
    <w:rsid w:val="001A180D"/>
    <w:rsid w:val="001B003A"/>
    <w:rsid w:val="001B78F7"/>
    <w:rsid w:val="001D3CA5"/>
    <w:rsid w:val="001D3EAC"/>
    <w:rsid w:val="001D5D76"/>
    <w:rsid w:val="001E03EB"/>
    <w:rsid w:val="001E0B8F"/>
    <w:rsid w:val="001F22DC"/>
    <w:rsid w:val="00210FFC"/>
    <w:rsid w:val="002115AC"/>
    <w:rsid w:val="00223FE8"/>
    <w:rsid w:val="002357AD"/>
    <w:rsid w:val="00247BDF"/>
    <w:rsid w:val="0025147F"/>
    <w:rsid w:val="00253770"/>
    <w:rsid w:val="00261BAA"/>
    <w:rsid w:val="00266F9B"/>
    <w:rsid w:val="00282311"/>
    <w:rsid w:val="002901FF"/>
    <w:rsid w:val="00291C4A"/>
    <w:rsid w:val="0029627D"/>
    <w:rsid w:val="002A51AE"/>
    <w:rsid w:val="002C01E8"/>
    <w:rsid w:val="002C4521"/>
    <w:rsid w:val="002C4C79"/>
    <w:rsid w:val="002C6EE1"/>
    <w:rsid w:val="002D1DB0"/>
    <w:rsid w:val="002E012F"/>
    <w:rsid w:val="002E7C01"/>
    <w:rsid w:val="002F01B5"/>
    <w:rsid w:val="002F0270"/>
    <w:rsid w:val="002F1F22"/>
    <w:rsid w:val="002F504C"/>
    <w:rsid w:val="002F51E3"/>
    <w:rsid w:val="003034BE"/>
    <w:rsid w:val="00304B52"/>
    <w:rsid w:val="00317545"/>
    <w:rsid w:val="00336EA4"/>
    <w:rsid w:val="003370E7"/>
    <w:rsid w:val="00341816"/>
    <w:rsid w:val="00343C30"/>
    <w:rsid w:val="003549CD"/>
    <w:rsid w:val="00356D2D"/>
    <w:rsid w:val="00361981"/>
    <w:rsid w:val="00362815"/>
    <w:rsid w:val="00362DEC"/>
    <w:rsid w:val="00365758"/>
    <w:rsid w:val="00370E57"/>
    <w:rsid w:val="00380C79"/>
    <w:rsid w:val="00384B16"/>
    <w:rsid w:val="00386DEE"/>
    <w:rsid w:val="00395CFF"/>
    <w:rsid w:val="003A03A4"/>
    <w:rsid w:val="003C3D0A"/>
    <w:rsid w:val="003C67EF"/>
    <w:rsid w:val="003E1808"/>
    <w:rsid w:val="00411A41"/>
    <w:rsid w:val="0041558E"/>
    <w:rsid w:val="00417AEE"/>
    <w:rsid w:val="004217AE"/>
    <w:rsid w:val="00422F29"/>
    <w:rsid w:val="004328DC"/>
    <w:rsid w:val="00432F00"/>
    <w:rsid w:val="00437946"/>
    <w:rsid w:val="00445E37"/>
    <w:rsid w:val="00450B13"/>
    <w:rsid w:val="00452CCC"/>
    <w:rsid w:val="00460092"/>
    <w:rsid w:val="00466911"/>
    <w:rsid w:val="00467A34"/>
    <w:rsid w:val="004A3CF4"/>
    <w:rsid w:val="004B0946"/>
    <w:rsid w:val="004B731D"/>
    <w:rsid w:val="004C2222"/>
    <w:rsid w:val="004C3411"/>
    <w:rsid w:val="004C5FA8"/>
    <w:rsid w:val="004C785F"/>
    <w:rsid w:val="004D6679"/>
    <w:rsid w:val="004F0285"/>
    <w:rsid w:val="004F0BD3"/>
    <w:rsid w:val="00505C06"/>
    <w:rsid w:val="00507A68"/>
    <w:rsid w:val="00511807"/>
    <w:rsid w:val="00517DB7"/>
    <w:rsid w:val="00520197"/>
    <w:rsid w:val="00521E1E"/>
    <w:rsid w:val="00526CB2"/>
    <w:rsid w:val="0053675A"/>
    <w:rsid w:val="005422B7"/>
    <w:rsid w:val="00542845"/>
    <w:rsid w:val="0054588C"/>
    <w:rsid w:val="00550A57"/>
    <w:rsid w:val="00550DE6"/>
    <w:rsid w:val="005553D6"/>
    <w:rsid w:val="0055568C"/>
    <w:rsid w:val="005561DA"/>
    <w:rsid w:val="00561CDE"/>
    <w:rsid w:val="0056357F"/>
    <w:rsid w:val="0056450E"/>
    <w:rsid w:val="005675B7"/>
    <w:rsid w:val="00573242"/>
    <w:rsid w:val="00580807"/>
    <w:rsid w:val="00580A00"/>
    <w:rsid w:val="005846B4"/>
    <w:rsid w:val="00586D6A"/>
    <w:rsid w:val="005914BB"/>
    <w:rsid w:val="00596625"/>
    <w:rsid w:val="005A39C2"/>
    <w:rsid w:val="005A5B20"/>
    <w:rsid w:val="005C4CCB"/>
    <w:rsid w:val="005C628B"/>
    <w:rsid w:val="005D36C0"/>
    <w:rsid w:val="005D469F"/>
    <w:rsid w:val="005D608C"/>
    <w:rsid w:val="005E5E45"/>
    <w:rsid w:val="005E75DD"/>
    <w:rsid w:val="005F20A5"/>
    <w:rsid w:val="005F41D2"/>
    <w:rsid w:val="00614461"/>
    <w:rsid w:val="0062283F"/>
    <w:rsid w:val="006314FD"/>
    <w:rsid w:val="006336C8"/>
    <w:rsid w:val="00633CB0"/>
    <w:rsid w:val="00655B3D"/>
    <w:rsid w:val="006603D3"/>
    <w:rsid w:val="00660DB8"/>
    <w:rsid w:val="0066203D"/>
    <w:rsid w:val="006632BA"/>
    <w:rsid w:val="00664449"/>
    <w:rsid w:val="006716B6"/>
    <w:rsid w:val="00674B8E"/>
    <w:rsid w:val="00676F59"/>
    <w:rsid w:val="00684D05"/>
    <w:rsid w:val="00684FAB"/>
    <w:rsid w:val="0068679D"/>
    <w:rsid w:val="006A003E"/>
    <w:rsid w:val="006B41B1"/>
    <w:rsid w:val="006C6960"/>
    <w:rsid w:val="006D159A"/>
    <w:rsid w:val="006D30D9"/>
    <w:rsid w:val="006D33A4"/>
    <w:rsid w:val="006D3941"/>
    <w:rsid w:val="006D5E9D"/>
    <w:rsid w:val="006E0A31"/>
    <w:rsid w:val="006E1597"/>
    <w:rsid w:val="006E1CDF"/>
    <w:rsid w:val="006E61E2"/>
    <w:rsid w:val="006F6001"/>
    <w:rsid w:val="006F6215"/>
    <w:rsid w:val="00702A7B"/>
    <w:rsid w:val="00703BE6"/>
    <w:rsid w:val="007078FE"/>
    <w:rsid w:val="00713056"/>
    <w:rsid w:val="007136F3"/>
    <w:rsid w:val="00714603"/>
    <w:rsid w:val="00723CF7"/>
    <w:rsid w:val="00726924"/>
    <w:rsid w:val="00727547"/>
    <w:rsid w:val="00731F1F"/>
    <w:rsid w:val="00732A3A"/>
    <w:rsid w:val="00733F23"/>
    <w:rsid w:val="00736EF7"/>
    <w:rsid w:val="00743C7E"/>
    <w:rsid w:val="00744805"/>
    <w:rsid w:val="00747BFB"/>
    <w:rsid w:val="00761292"/>
    <w:rsid w:val="00770C10"/>
    <w:rsid w:val="00772F38"/>
    <w:rsid w:val="0077339D"/>
    <w:rsid w:val="00773674"/>
    <w:rsid w:val="007745EB"/>
    <w:rsid w:val="00792815"/>
    <w:rsid w:val="00794246"/>
    <w:rsid w:val="007A451C"/>
    <w:rsid w:val="007A5E5C"/>
    <w:rsid w:val="007B5F51"/>
    <w:rsid w:val="007C171D"/>
    <w:rsid w:val="007C308E"/>
    <w:rsid w:val="007C3218"/>
    <w:rsid w:val="007C51E8"/>
    <w:rsid w:val="007C5C55"/>
    <w:rsid w:val="007C75CD"/>
    <w:rsid w:val="007D2C23"/>
    <w:rsid w:val="007D36F5"/>
    <w:rsid w:val="007D4C9F"/>
    <w:rsid w:val="007E2478"/>
    <w:rsid w:val="007E5D7F"/>
    <w:rsid w:val="007E5FA4"/>
    <w:rsid w:val="007E7C78"/>
    <w:rsid w:val="007F56DE"/>
    <w:rsid w:val="007F6834"/>
    <w:rsid w:val="00801F66"/>
    <w:rsid w:val="00806EDD"/>
    <w:rsid w:val="00807EE3"/>
    <w:rsid w:val="00813021"/>
    <w:rsid w:val="00823BF0"/>
    <w:rsid w:val="00834730"/>
    <w:rsid w:val="0083607F"/>
    <w:rsid w:val="00845CC3"/>
    <w:rsid w:val="0085743D"/>
    <w:rsid w:val="00865C52"/>
    <w:rsid w:val="00870398"/>
    <w:rsid w:val="00870AC6"/>
    <w:rsid w:val="00887E53"/>
    <w:rsid w:val="008902EF"/>
    <w:rsid w:val="00892E7A"/>
    <w:rsid w:val="0089500D"/>
    <w:rsid w:val="008968A4"/>
    <w:rsid w:val="008A0D5D"/>
    <w:rsid w:val="008A1009"/>
    <w:rsid w:val="008A735C"/>
    <w:rsid w:val="008B6056"/>
    <w:rsid w:val="008B6360"/>
    <w:rsid w:val="008B7F23"/>
    <w:rsid w:val="008E0605"/>
    <w:rsid w:val="008E68CB"/>
    <w:rsid w:val="008F004A"/>
    <w:rsid w:val="008F0172"/>
    <w:rsid w:val="008F1F23"/>
    <w:rsid w:val="008F4D9B"/>
    <w:rsid w:val="009061FF"/>
    <w:rsid w:val="00906D47"/>
    <w:rsid w:val="009163DF"/>
    <w:rsid w:val="009168E8"/>
    <w:rsid w:val="00916936"/>
    <w:rsid w:val="0092080A"/>
    <w:rsid w:val="0092084E"/>
    <w:rsid w:val="00935E19"/>
    <w:rsid w:val="00945C20"/>
    <w:rsid w:val="00952B87"/>
    <w:rsid w:val="00953EB0"/>
    <w:rsid w:val="009758DB"/>
    <w:rsid w:val="0097626C"/>
    <w:rsid w:val="00984D6E"/>
    <w:rsid w:val="00993A14"/>
    <w:rsid w:val="00993E8B"/>
    <w:rsid w:val="009A626F"/>
    <w:rsid w:val="009B3F0E"/>
    <w:rsid w:val="009B42EC"/>
    <w:rsid w:val="009C01FD"/>
    <w:rsid w:val="009C07AA"/>
    <w:rsid w:val="009C114B"/>
    <w:rsid w:val="009C1F5F"/>
    <w:rsid w:val="009D097B"/>
    <w:rsid w:val="009D14C8"/>
    <w:rsid w:val="009D1B35"/>
    <w:rsid w:val="009D2CA1"/>
    <w:rsid w:val="009D4A07"/>
    <w:rsid w:val="009E06ED"/>
    <w:rsid w:val="009E2A1D"/>
    <w:rsid w:val="009F1026"/>
    <w:rsid w:val="00A00335"/>
    <w:rsid w:val="00A0456B"/>
    <w:rsid w:val="00A06404"/>
    <w:rsid w:val="00A22C91"/>
    <w:rsid w:val="00A32CD6"/>
    <w:rsid w:val="00A34204"/>
    <w:rsid w:val="00A43C81"/>
    <w:rsid w:val="00A44F0B"/>
    <w:rsid w:val="00A5413E"/>
    <w:rsid w:val="00A55886"/>
    <w:rsid w:val="00A6178A"/>
    <w:rsid w:val="00A61D8A"/>
    <w:rsid w:val="00A64FD5"/>
    <w:rsid w:val="00A7631C"/>
    <w:rsid w:val="00A80EC0"/>
    <w:rsid w:val="00A861A0"/>
    <w:rsid w:val="00A91608"/>
    <w:rsid w:val="00A93A45"/>
    <w:rsid w:val="00A93DF0"/>
    <w:rsid w:val="00AA7C0F"/>
    <w:rsid w:val="00AC17DB"/>
    <w:rsid w:val="00AC4065"/>
    <w:rsid w:val="00AC56BB"/>
    <w:rsid w:val="00AC65BF"/>
    <w:rsid w:val="00AD3D2A"/>
    <w:rsid w:val="00AE281E"/>
    <w:rsid w:val="00AF502A"/>
    <w:rsid w:val="00AF665A"/>
    <w:rsid w:val="00B017A3"/>
    <w:rsid w:val="00B11A28"/>
    <w:rsid w:val="00B2666E"/>
    <w:rsid w:val="00B351AE"/>
    <w:rsid w:val="00B35418"/>
    <w:rsid w:val="00B42FD9"/>
    <w:rsid w:val="00B45573"/>
    <w:rsid w:val="00B464F7"/>
    <w:rsid w:val="00B50649"/>
    <w:rsid w:val="00B5069E"/>
    <w:rsid w:val="00B67CBE"/>
    <w:rsid w:val="00B71394"/>
    <w:rsid w:val="00B762D5"/>
    <w:rsid w:val="00B769B6"/>
    <w:rsid w:val="00B80702"/>
    <w:rsid w:val="00B825CD"/>
    <w:rsid w:val="00B90C3E"/>
    <w:rsid w:val="00B933D1"/>
    <w:rsid w:val="00B94AD0"/>
    <w:rsid w:val="00BA0DA7"/>
    <w:rsid w:val="00BA4026"/>
    <w:rsid w:val="00BA4C3E"/>
    <w:rsid w:val="00BA760B"/>
    <w:rsid w:val="00BB2167"/>
    <w:rsid w:val="00BC72B2"/>
    <w:rsid w:val="00BD25A8"/>
    <w:rsid w:val="00BE1088"/>
    <w:rsid w:val="00BE11DC"/>
    <w:rsid w:val="00BE2DE3"/>
    <w:rsid w:val="00BE5B32"/>
    <w:rsid w:val="00BF3B97"/>
    <w:rsid w:val="00C01DAD"/>
    <w:rsid w:val="00C14306"/>
    <w:rsid w:val="00C2214A"/>
    <w:rsid w:val="00C24A3F"/>
    <w:rsid w:val="00C25FD0"/>
    <w:rsid w:val="00C365BE"/>
    <w:rsid w:val="00C435D7"/>
    <w:rsid w:val="00C43FB9"/>
    <w:rsid w:val="00C519A7"/>
    <w:rsid w:val="00C7014A"/>
    <w:rsid w:val="00C9572D"/>
    <w:rsid w:val="00CA09B7"/>
    <w:rsid w:val="00CA435B"/>
    <w:rsid w:val="00CB1594"/>
    <w:rsid w:val="00CB1BA7"/>
    <w:rsid w:val="00CB417A"/>
    <w:rsid w:val="00CB520E"/>
    <w:rsid w:val="00CB5CE7"/>
    <w:rsid w:val="00CB7CE3"/>
    <w:rsid w:val="00CC1D90"/>
    <w:rsid w:val="00CC432A"/>
    <w:rsid w:val="00CC653F"/>
    <w:rsid w:val="00CC6F0F"/>
    <w:rsid w:val="00D131D3"/>
    <w:rsid w:val="00D15FE2"/>
    <w:rsid w:val="00D16043"/>
    <w:rsid w:val="00D209B4"/>
    <w:rsid w:val="00D22F6A"/>
    <w:rsid w:val="00D27354"/>
    <w:rsid w:val="00D358B8"/>
    <w:rsid w:val="00D429F2"/>
    <w:rsid w:val="00D441E4"/>
    <w:rsid w:val="00D44411"/>
    <w:rsid w:val="00D44701"/>
    <w:rsid w:val="00D50EBC"/>
    <w:rsid w:val="00D54CF3"/>
    <w:rsid w:val="00D57EC9"/>
    <w:rsid w:val="00D646C0"/>
    <w:rsid w:val="00D648FF"/>
    <w:rsid w:val="00D6638D"/>
    <w:rsid w:val="00D71B8D"/>
    <w:rsid w:val="00D75CDE"/>
    <w:rsid w:val="00D94462"/>
    <w:rsid w:val="00DA4BA0"/>
    <w:rsid w:val="00DA5861"/>
    <w:rsid w:val="00DA74C5"/>
    <w:rsid w:val="00DC43EC"/>
    <w:rsid w:val="00DE59FD"/>
    <w:rsid w:val="00DF01BE"/>
    <w:rsid w:val="00DF3AD1"/>
    <w:rsid w:val="00E01AB0"/>
    <w:rsid w:val="00E03F65"/>
    <w:rsid w:val="00E059EF"/>
    <w:rsid w:val="00E1297E"/>
    <w:rsid w:val="00E142BE"/>
    <w:rsid w:val="00E27658"/>
    <w:rsid w:val="00E32B5D"/>
    <w:rsid w:val="00E3626B"/>
    <w:rsid w:val="00E3794A"/>
    <w:rsid w:val="00E40F8D"/>
    <w:rsid w:val="00E4112D"/>
    <w:rsid w:val="00E50D3A"/>
    <w:rsid w:val="00E51647"/>
    <w:rsid w:val="00E63BA6"/>
    <w:rsid w:val="00E71E14"/>
    <w:rsid w:val="00E83634"/>
    <w:rsid w:val="00E862BC"/>
    <w:rsid w:val="00EA31E8"/>
    <w:rsid w:val="00EC38A4"/>
    <w:rsid w:val="00EC4D47"/>
    <w:rsid w:val="00EC5628"/>
    <w:rsid w:val="00ED7548"/>
    <w:rsid w:val="00EE2531"/>
    <w:rsid w:val="00EF2DFF"/>
    <w:rsid w:val="00EF3E61"/>
    <w:rsid w:val="00EF43A7"/>
    <w:rsid w:val="00EF4D0F"/>
    <w:rsid w:val="00EF6DA5"/>
    <w:rsid w:val="00F06AF3"/>
    <w:rsid w:val="00F1546C"/>
    <w:rsid w:val="00F15675"/>
    <w:rsid w:val="00F170EB"/>
    <w:rsid w:val="00F36402"/>
    <w:rsid w:val="00F428AD"/>
    <w:rsid w:val="00F46109"/>
    <w:rsid w:val="00F47FF1"/>
    <w:rsid w:val="00F52008"/>
    <w:rsid w:val="00F63DCE"/>
    <w:rsid w:val="00F7037E"/>
    <w:rsid w:val="00F75E0C"/>
    <w:rsid w:val="00F93634"/>
    <w:rsid w:val="00F939BA"/>
    <w:rsid w:val="00F94C1C"/>
    <w:rsid w:val="00F968A9"/>
    <w:rsid w:val="00FA1899"/>
    <w:rsid w:val="00FA497D"/>
    <w:rsid w:val="00FB3E47"/>
    <w:rsid w:val="00FB44BC"/>
    <w:rsid w:val="00FC50A4"/>
    <w:rsid w:val="00FD016A"/>
    <w:rsid w:val="00FD161E"/>
    <w:rsid w:val="00FF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3F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653F"/>
    <w:pPr>
      <w:keepNext/>
      <w:tabs>
        <w:tab w:val="num" w:pos="0"/>
      </w:tabs>
      <w:spacing w:after="0" w:line="240" w:lineRule="auto"/>
      <w:outlineLvl w:val="0"/>
    </w:pPr>
    <w:rPr>
      <w:rFonts w:ascii="Times New Roman" w:hAnsi="Times New Roman" w:cs="Times New Roman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653F"/>
    <w:rPr>
      <w:rFonts w:ascii="Times New Roman" w:hAnsi="Times New Roman" w:cs="Times New Roman"/>
      <w:sz w:val="20"/>
      <w:szCs w:val="20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CC653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C653F"/>
    <w:rPr>
      <w:rFonts w:ascii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CC653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653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CC653F"/>
    <w:rPr>
      <w:color w:val="0000FF"/>
      <w:u w:val="single"/>
    </w:rPr>
  </w:style>
  <w:style w:type="paragraph" w:customStyle="1" w:styleId="ConsPlusTitle">
    <w:name w:val="ConsPlusTitle"/>
    <w:uiPriority w:val="99"/>
    <w:rsid w:val="00CC653F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link w:val="ConsPlusNormal0"/>
    <w:uiPriority w:val="99"/>
    <w:rsid w:val="00CC65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CC653F"/>
    <w:rPr>
      <w:rFonts w:ascii="Arial" w:hAnsi="Arial" w:cs="Arial"/>
      <w:sz w:val="22"/>
      <w:szCs w:val="22"/>
      <w:lang w:eastAsia="ru-RU"/>
    </w:rPr>
  </w:style>
  <w:style w:type="table" w:styleId="TableGrid">
    <w:name w:val="Table Grid"/>
    <w:basedOn w:val="TableNormal"/>
    <w:uiPriority w:val="99"/>
    <w:rsid w:val="00CC653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C65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C653F"/>
    <w:rPr>
      <w:rFonts w:ascii="Consultant" w:eastAsia="Times New Roman" w:hAnsi="Consultant" w:cs="Consultant"/>
      <w:sz w:val="20"/>
      <w:szCs w:val="20"/>
    </w:rPr>
  </w:style>
  <w:style w:type="paragraph" w:customStyle="1" w:styleId="ConsNormal">
    <w:name w:val="ConsNormal"/>
    <w:uiPriority w:val="99"/>
    <w:rsid w:val="00CC653F"/>
    <w:pPr>
      <w:ind w:firstLine="720"/>
    </w:pPr>
    <w:rPr>
      <w:rFonts w:ascii="Consultant" w:eastAsia="Times New Roman" w:hAnsi="Consultant" w:cs="Consultant"/>
      <w:sz w:val="20"/>
      <w:szCs w:val="20"/>
    </w:rPr>
  </w:style>
  <w:style w:type="paragraph" w:styleId="ListParagraph">
    <w:name w:val="List Paragraph"/>
    <w:basedOn w:val="Normal"/>
    <w:uiPriority w:val="99"/>
    <w:qFormat/>
    <w:rsid w:val="00CC653F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C65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53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53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CC653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C65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65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semiHidden/>
    <w:rsid w:val="00CC65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653F"/>
    <w:rPr>
      <w:rFonts w:ascii="Calibri" w:hAnsi="Calibri" w:cs="Calibri"/>
    </w:rPr>
  </w:style>
  <w:style w:type="table" w:customStyle="1" w:styleId="TableStyle0">
    <w:name w:val="TableStyle0"/>
    <w:uiPriority w:val="99"/>
    <w:rsid w:val="00CC653F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">
    <w:name w:val="1CStyle1"/>
    <w:uiPriority w:val="99"/>
    <w:rsid w:val="00CC653F"/>
    <w:pPr>
      <w:spacing w:after="200" w:line="276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1CStyle5">
    <w:name w:val="1CStyle5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Style-1">
    <w:name w:val="1CStyle-1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1">
    <w:name w:val="1CStyle11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0">
    <w:name w:val="1CStyle10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6">
    <w:name w:val="1CStyle6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4">
    <w:name w:val="1CStyle4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2">
    <w:name w:val="1CStyle2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Style8">
    <w:name w:val="1CStyle8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CStyle9">
    <w:name w:val="1CStyle9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7">
    <w:name w:val="1CStyle7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3">
    <w:name w:val="1CStyle3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C65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C653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Неразрешенное упоминание1"/>
    <w:basedOn w:val="DefaultParagraphFont"/>
    <w:uiPriority w:val="99"/>
    <w:semiHidden/>
    <w:rsid w:val="00773674"/>
    <w:rPr>
      <w:color w:val="auto"/>
      <w:shd w:val="clear" w:color="auto" w:fill="auto"/>
    </w:rPr>
  </w:style>
  <w:style w:type="paragraph" w:customStyle="1" w:styleId="s1">
    <w:name w:val="s_1"/>
    <w:basedOn w:val="Normal"/>
    <w:uiPriority w:val="99"/>
    <w:rsid w:val="008A735C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character" w:customStyle="1" w:styleId="s10">
    <w:name w:val="s_10"/>
    <w:basedOn w:val="DefaultParagraphFont"/>
    <w:uiPriority w:val="99"/>
    <w:rsid w:val="00733F23"/>
  </w:style>
  <w:style w:type="character" w:customStyle="1" w:styleId="UnresolvedMention">
    <w:name w:val="Unresolved Mention"/>
    <w:basedOn w:val="DefaultParagraphFont"/>
    <w:uiPriority w:val="99"/>
    <w:semiHidden/>
    <w:rsid w:val="008B6360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1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elenhoz.vrn.2019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9</Pages>
  <Words>2580</Words>
  <Characters>14709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Джамилова Ю.С.</dc:creator>
  <cp:keywords/>
  <dc:description/>
  <cp:lastModifiedBy>user</cp:lastModifiedBy>
  <cp:revision>51</cp:revision>
  <cp:lastPrinted>2023-05-15T11:33:00Z</cp:lastPrinted>
  <dcterms:created xsi:type="dcterms:W3CDTF">2025-05-12T13:32:00Z</dcterms:created>
  <dcterms:modified xsi:type="dcterms:W3CDTF">2025-09-02T12:06:00Z</dcterms:modified>
</cp:coreProperties>
</file>